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10008"/>
        <w:gridCol w:w="4778"/>
      </w:tblGrid>
      <w:tr w:rsidR="0062065F" w:rsidTr="005D209E">
        <w:tc>
          <w:tcPr>
            <w:tcW w:w="10008" w:type="dxa"/>
          </w:tcPr>
          <w:p w:rsidR="0062065F" w:rsidRPr="005D209E" w:rsidRDefault="0062065F" w:rsidP="005D209E">
            <w:pPr>
              <w:spacing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4778" w:type="dxa"/>
          </w:tcPr>
          <w:p w:rsidR="0062065F" w:rsidRPr="005D209E" w:rsidRDefault="0062065F" w:rsidP="005D209E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5D209E">
              <w:rPr>
                <w:sz w:val="24"/>
                <w:szCs w:val="24"/>
              </w:rPr>
              <w:t>Приложение 1</w:t>
            </w:r>
          </w:p>
          <w:p w:rsidR="0062065F" w:rsidRPr="005D209E" w:rsidRDefault="0062065F" w:rsidP="005D209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62065F" w:rsidRPr="005D209E" w:rsidRDefault="0062065F" w:rsidP="005D209E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5D209E">
              <w:rPr>
                <w:sz w:val="24"/>
                <w:szCs w:val="24"/>
              </w:rPr>
              <w:t xml:space="preserve">к постановлению </w:t>
            </w:r>
          </w:p>
          <w:p w:rsidR="0062065F" w:rsidRPr="005D209E" w:rsidRDefault="0062065F" w:rsidP="005D209E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5D209E">
              <w:rPr>
                <w:sz w:val="24"/>
                <w:szCs w:val="24"/>
              </w:rPr>
              <w:t>администрации района</w:t>
            </w:r>
          </w:p>
          <w:p w:rsidR="0062065F" w:rsidRPr="005D209E" w:rsidRDefault="0062065F" w:rsidP="005D209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62065F" w:rsidRPr="005D209E" w:rsidRDefault="0062065F" w:rsidP="005D209E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24.10.2016  № 622</w:t>
            </w:r>
          </w:p>
        </w:tc>
      </w:tr>
    </w:tbl>
    <w:p w:rsidR="0062065F" w:rsidRDefault="0062065F" w:rsidP="00B3482E">
      <w:pPr>
        <w:spacing w:line="240" w:lineRule="exact"/>
        <w:jc w:val="right"/>
        <w:rPr>
          <w:sz w:val="24"/>
          <w:szCs w:val="24"/>
        </w:rPr>
      </w:pPr>
    </w:p>
    <w:p w:rsidR="0062065F" w:rsidRPr="008D1250" w:rsidRDefault="0062065F" w:rsidP="008D1250">
      <w:pPr>
        <w:spacing w:line="240" w:lineRule="exact"/>
        <w:ind w:left="10206"/>
        <w:jc w:val="right"/>
        <w:rPr>
          <w:sz w:val="24"/>
          <w:szCs w:val="24"/>
        </w:rPr>
      </w:pPr>
    </w:p>
    <w:p w:rsidR="0062065F" w:rsidRPr="00D8400A" w:rsidRDefault="0062065F" w:rsidP="00845FF6">
      <w:pPr>
        <w:spacing w:line="240" w:lineRule="exact"/>
        <w:jc w:val="center"/>
        <w:rPr>
          <w:b/>
          <w:sz w:val="24"/>
          <w:szCs w:val="24"/>
        </w:rPr>
      </w:pPr>
      <w:r w:rsidRPr="00D8400A">
        <w:rPr>
          <w:b/>
          <w:sz w:val="24"/>
          <w:szCs w:val="24"/>
        </w:rPr>
        <w:t>Предварительные итоги социально-экономического развития Верхнебуреинского муниципального района Хабаровского края за 201</w:t>
      </w:r>
      <w:r>
        <w:rPr>
          <w:b/>
          <w:sz w:val="24"/>
          <w:szCs w:val="24"/>
        </w:rPr>
        <w:t>5</w:t>
      </w:r>
      <w:r w:rsidRPr="00D8400A">
        <w:rPr>
          <w:b/>
          <w:sz w:val="24"/>
          <w:szCs w:val="24"/>
        </w:rPr>
        <w:t xml:space="preserve"> год, </w:t>
      </w:r>
      <w:r>
        <w:rPr>
          <w:b/>
          <w:sz w:val="24"/>
          <w:szCs w:val="24"/>
        </w:rPr>
        <w:t>6</w:t>
      </w:r>
      <w:r w:rsidRPr="00D8400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месяцев</w:t>
      </w:r>
      <w:r w:rsidRPr="00D8400A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6</w:t>
      </w:r>
      <w:r w:rsidRPr="00D8400A">
        <w:rPr>
          <w:b/>
          <w:sz w:val="24"/>
          <w:szCs w:val="24"/>
        </w:rPr>
        <w:t xml:space="preserve"> года, ожидаемые итоги социально-экономического развития района за 201</w:t>
      </w:r>
      <w:r>
        <w:rPr>
          <w:b/>
          <w:sz w:val="24"/>
          <w:szCs w:val="24"/>
        </w:rPr>
        <w:t>6</w:t>
      </w:r>
      <w:r w:rsidRPr="00D8400A">
        <w:rPr>
          <w:b/>
          <w:sz w:val="24"/>
          <w:szCs w:val="24"/>
        </w:rPr>
        <w:t xml:space="preserve"> год,</w:t>
      </w:r>
      <w:r>
        <w:rPr>
          <w:b/>
          <w:sz w:val="24"/>
          <w:szCs w:val="24"/>
        </w:rPr>
        <w:t xml:space="preserve"> уточненный</w:t>
      </w:r>
      <w:r w:rsidRPr="00D8400A">
        <w:rPr>
          <w:b/>
          <w:sz w:val="24"/>
          <w:szCs w:val="24"/>
        </w:rPr>
        <w:t xml:space="preserve"> прогноз социально-экономического развития </w:t>
      </w:r>
      <w:r>
        <w:rPr>
          <w:b/>
          <w:sz w:val="24"/>
          <w:szCs w:val="24"/>
        </w:rPr>
        <w:t xml:space="preserve">Верхнебуреинского муниципального </w:t>
      </w:r>
      <w:r w:rsidRPr="00D8400A">
        <w:rPr>
          <w:b/>
          <w:sz w:val="24"/>
          <w:szCs w:val="24"/>
        </w:rPr>
        <w:t>района на 201</w:t>
      </w:r>
      <w:r>
        <w:rPr>
          <w:b/>
          <w:sz w:val="24"/>
          <w:szCs w:val="24"/>
        </w:rPr>
        <w:t>7</w:t>
      </w:r>
      <w:r w:rsidRPr="00D8400A">
        <w:rPr>
          <w:b/>
          <w:sz w:val="24"/>
          <w:szCs w:val="24"/>
        </w:rPr>
        <w:t xml:space="preserve"> год и плановый период 201</w:t>
      </w:r>
      <w:r>
        <w:rPr>
          <w:b/>
          <w:sz w:val="24"/>
          <w:szCs w:val="24"/>
        </w:rPr>
        <w:t>8</w:t>
      </w:r>
      <w:r w:rsidRPr="00D8400A">
        <w:rPr>
          <w:b/>
          <w:sz w:val="24"/>
          <w:szCs w:val="24"/>
        </w:rPr>
        <w:t xml:space="preserve"> и 201</w:t>
      </w:r>
      <w:r>
        <w:rPr>
          <w:b/>
          <w:sz w:val="24"/>
          <w:szCs w:val="24"/>
        </w:rPr>
        <w:t>9</w:t>
      </w:r>
      <w:r w:rsidRPr="00D8400A">
        <w:rPr>
          <w:b/>
          <w:sz w:val="24"/>
          <w:szCs w:val="24"/>
        </w:rPr>
        <w:t xml:space="preserve"> годы </w:t>
      </w:r>
    </w:p>
    <w:p w:rsidR="0062065F" w:rsidRPr="003C489A" w:rsidRDefault="0062065F" w:rsidP="004535B9">
      <w:pPr>
        <w:ind w:left="426"/>
        <w:jc w:val="center"/>
        <w:rPr>
          <w:sz w:val="24"/>
          <w:szCs w:val="24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5953"/>
        <w:gridCol w:w="1701"/>
        <w:gridCol w:w="1276"/>
        <w:gridCol w:w="1276"/>
        <w:gridCol w:w="1276"/>
        <w:gridCol w:w="1275"/>
        <w:gridCol w:w="1134"/>
      </w:tblGrid>
      <w:tr w:rsidR="0062065F" w:rsidRPr="003C489A" w:rsidTr="00B3482E">
        <w:trPr>
          <w:tblHeader/>
        </w:trPr>
        <w:tc>
          <w:tcPr>
            <w:tcW w:w="993" w:type="dxa"/>
          </w:tcPr>
          <w:p w:rsidR="0062065F" w:rsidRPr="003C489A" w:rsidRDefault="0062065F" w:rsidP="00601D1A">
            <w:pPr>
              <w:jc w:val="center"/>
            </w:pPr>
            <w:r w:rsidRPr="003C489A">
              <w:t>№ п/п</w:t>
            </w:r>
          </w:p>
        </w:tc>
        <w:tc>
          <w:tcPr>
            <w:tcW w:w="5953" w:type="dxa"/>
          </w:tcPr>
          <w:p w:rsidR="0062065F" w:rsidRPr="003C489A" w:rsidRDefault="0062065F" w:rsidP="00601D1A">
            <w:pPr>
              <w:jc w:val="center"/>
            </w:pPr>
            <w:r w:rsidRPr="003C489A">
              <w:t>Показатели</w:t>
            </w:r>
          </w:p>
        </w:tc>
        <w:tc>
          <w:tcPr>
            <w:tcW w:w="1701" w:type="dxa"/>
          </w:tcPr>
          <w:p w:rsidR="0062065F" w:rsidRPr="003C489A" w:rsidRDefault="0062065F" w:rsidP="006128CB">
            <w:pPr>
              <w:jc w:val="center"/>
            </w:pPr>
            <w:r w:rsidRPr="003C489A">
              <w:t>Последний отчётный год</w:t>
            </w:r>
            <w:r>
              <w:t xml:space="preserve"> (факт 2015 года)</w:t>
            </w:r>
            <w:r w:rsidRPr="003C489A">
              <w:t xml:space="preserve"> </w:t>
            </w:r>
          </w:p>
        </w:tc>
        <w:tc>
          <w:tcPr>
            <w:tcW w:w="1276" w:type="dxa"/>
          </w:tcPr>
          <w:p w:rsidR="0062065F" w:rsidRPr="003C489A" w:rsidRDefault="0062065F" w:rsidP="00FA30F1">
            <w:pPr>
              <w:jc w:val="center"/>
            </w:pPr>
            <w:r>
              <w:t>Факт</w:t>
            </w:r>
            <w:r w:rsidRPr="003C489A">
              <w:t xml:space="preserve"> за 6 месяцев </w:t>
            </w:r>
            <w:r>
              <w:t>2016</w:t>
            </w:r>
            <w:r w:rsidRPr="003C489A">
              <w:t xml:space="preserve"> года</w:t>
            </w:r>
          </w:p>
        </w:tc>
        <w:tc>
          <w:tcPr>
            <w:tcW w:w="1276" w:type="dxa"/>
          </w:tcPr>
          <w:p w:rsidR="0062065F" w:rsidRPr="003C489A" w:rsidRDefault="0062065F" w:rsidP="00B3482E">
            <w:pPr>
              <w:jc w:val="center"/>
            </w:pPr>
            <w:r w:rsidRPr="003C489A">
              <w:t>Оценка текущего года</w:t>
            </w:r>
            <w:r>
              <w:t xml:space="preserve"> (2016 год)</w:t>
            </w:r>
          </w:p>
        </w:tc>
        <w:tc>
          <w:tcPr>
            <w:tcW w:w="1276" w:type="dxa"/>
          </w:tcPr>
          <w:p w:rsidR="0062065F" w:rsidRPr="003C489A" w:rsidRDefault="0062065F" w:rsidP="00B3482E">
            <w:pPr>
              <w:jc w:val="center"/>
            </w:pPr>
            <w:r w:rsidRPr="003C489A">
              <w:t>Очередной год</w:t>
            </w:r>
            <w:r>
              <w:t xml:space="preserve"> (2017 год)</w:t>
            </w:r>
          </w:p>
        </w:tc>
        <w:tc>
          <w:tcPr>
            <w:tcW w:w="1275" w:type="dxa"/>
          </w:tcPr>
          <w:p w:rsidR="0062065F" w:rsidRPr="003C489A" w:rsidRDefault="0062065F" w:rsidP="006128CB">
            <w:pPr>
              <w:jc w:val="center"/>
            </w:pPr>
            <w:r w:rsidRPr="003C489A">
              <w:t xml:space="preserve">Плановый период </w:t>
            </w:r>
            <w:r>
              <w:t>(2018 год)</w:t>
            </w:r>
          </w:p>
        </w:tc>
        <w:tc>
          <w:tcPr>
            <w:tcW w:w="1134" w:type="dxa"/>
          </w:tcPr>
          <w:p w:rsidR="0062065F" w:rsidRPr="003C489A" w:rsidRDefault="0062065F" w:rsidP="00B3482E">
            <w:pPr>
              <w:jc w:val="center"/>
            </w:pPr>
            <w:r w:rsidRPr="003C489A">
              <w:t>Плановый период</w:t>
            </w:r>
            <w:r>
              <w:t xml:space="preserve"> (2019 год)</w:t>
            </w:r>
            <w:r w:rsidRPr="003C489A">
              <w:t xml:space="preserve"> </w:t>
            </w:r>
          </w:p>
        </w:tc>
      </w:tr>
      <w:tr w:rsidR="0062065F" w:rsidRPr="003C489A" w:rsidTr="00B3482E">
        <w:tc>
          <w:tcPr>
            <w:tcW w:w="993" w:type="dxa"/>
          </w:tcPr>
          <w:p w:rsidR="0062065F" w:rsidRPr="0000691D" w:rsidRDefault="0062065F" w:rsidP="00162EC5">
            <w:pPr>
              <w:rPr>
                <w:b/>
                <w:lang w:val="en-US"/>
              </w:rPr>
            </w:pPr>
            <w:r w:rsidRPr="0000691D">
              <w:rPr>
                <w:b/>
                <w:lang w:val="en-US"/>
              </w:rPr>
              <w:t>I.</w:t>
            </w:r>
          </w:p>
        </w:tc>
        <w:tc>
          <w:tcPr>
            <w:tcW w:w="5953" w:type="dxa"/>
          </w:tcPr>
          <w:p w:rsidR="0062065F" w:rsidRPr="0000691D" w:rsidRDefault="0062065F" w:rsidP="007F0F47">
            <w:pPr>
              <w:rPr>
                <w:b/>
                <w:sz w:val="24"/>
                <w:szCs w:val="24"/>
              </w:rPr>
            </w:pPr>
            <w:r w:rsidRPr="0000691D">
              <w:rPr>
                <w:b/>
                <w:sz w:val="24"/>
                <w:szCs w:val="24"/>
              </w:rPr>
              <w:t>Общая характеристика Верхнебуреинского района</w:t>
            </w:r>
          </w:p>
        </w:tc>
        <w:tc>
          <w:tcPr>
            <w:tcW w:w="1701" w:type="dxa"/>
            <w:vAlign w:val="center"/>
          </w:tcPr>
          <w:p w:rsidR="0062065F" w:rsidRPr="00423E46" w:rsidRDefault="0062065F" w:rsidP="00A07D53">
            <w:pPr>
              <w:jc w:val="center"/>
            </w:pPr>
          </w:p>
        </w:tc>
        <w:tc>
          <w:tcPr>
            <w:tcW w:w="1276" w:type="dxa"/>
            <w:vAlign w:val="center"/>
          </w:tcPr>
          <w:p w:rsidR="0062065F" w:rsidRPr="00423E46" w:rsidRDefault="0062065F" w:rsidP="00A07D53">
            <w:pPr>
              <w:jc w:val="center"/>
            </w:pPr>
          </w:p>
        </w:tc>
        <w:tc>
          <w:tcPr>
            <w:tcW w:w="1276" w:type="dxa"/>
            <w:vAlign w:val="center"/>
          </w:tcPr>
          <w:p w:rsidR="0062065F" w:rsidRPr="00423E46" w:rsidRDefault="0062065F" w:rsidP="00A07D53">
            <w:pPr>
              <w:jc w:val="center"/>
            </w:pPr>
          </w:p>
        </w:tc>
        <w:tc>
          <w:tcPr>
            <w:tcW w:w="1276" w:type="dxa"/>
            <w:vAlign w:val="center"/>
          </w:tcPr>
          <w:p w:rsidR="0062065F" w:rsidRPr="00423E46" w:rsidRDefault="0062065F" w:rsidP="00A07D53">
            <w:pPr>
              <w:jc w:val="center"/>
            </w:pPr>
          </w:p>
        </w:tc>
        <w:tc>
          <w:tcPr>
            <w:tcW w:w="1275" w:type="dxa"/>
            <w:vAlign w:val="center"/>
          </w:tcPr>
          <w:p w:rsidR="0062065F" w:rsidRPr="00423E46" w:rsidRDefault="0062065F" w:rsidP="00A07D53">
            <w:pPr>
              <w:jc w:val="center"/>
            </w:pPr>
          </w:p>
        </w:tc>
        <w:tc>
          <w:tcPr>
            <w:tcW w:w="1134" w:type="dxa"/>
            <w:vAlign w:val="center"/>
          </w:tcPr>
          <w:p w:rsidR="0062065F" w:rsidRPr="00423E46" w:rsidRDefault="0062065F" w:rsidP="00A07D53">
            <w:pPr>
              <w:jc w:val="center"/>
            </w:pP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162EC5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1.</w:t>
            </w:r>
          </w:p>
        </w:tc>
        <w:tc>
          <w:tcPr>
            <w:tcW w:w="5953" w:type="dxa"/>
          </w:tcPr>
          <w:p w:rsidR="0062065F" w:rsidRPr="00297F3D" w:rsidRDefault="0062065F" w:rsidP="007F0F47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Среднегодовая численн</w:t>
            </w:r>
            <w:r>
              <w:rPr>
                <w:sz w:val="24"/>
                <w:szCs w:val="24"/>
              </w:rPr>
              <w:t xml:space="preserve">ость постоянного населения, тысяч </w:t>
            </w:r>
            <w:r w:rsidRPr="00297F3D">
              <w:rPr>
                <w:sz w:val="24"/>
                <w:szCs w:val="24"/>
              </w:rPr>
              <w:t>человек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25,6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25,4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25,4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25,5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25,6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25,7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162EC5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2.</w:t>
            </w:r>
          </w:p>
        </w:tc>
        <w:tc>
          <w:tcPr>
            <w:tcW w:w="5953" w:type="dxa"/>
          </w:tcPr>
          <w:p w:rsidR="0062065F" w:rsidRPr="00297F3D" w:rsidRDefault="0062065F" w:rsidP="000B51C7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Среднемесячная номинальная начисленная заработная плата по кругу обследуемых организаций, руб</w:t>
            </w:r>
            <w:r>
              <w:rPr>
                <w:sz w:val="24"/>
                <w:szCs w:val="24"/>
              </w:rPr>
              <w:t>лей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46904,0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48553,0</w:t>
            </w:r>
          </w:p>
        </w:tc>
        <w:tc>
          <w:tcPr>
            <w:tcW w:w="1276" w:type="dxa"/>
            <w:vAlign w:val="center"/>
          </w:tcPr>
          <w:p w:rsidR="0062065F" w:rsidRPr="008C6FC0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49530,6</w:t>
            </w:r>
          </w:p>
        </w:tc>
        <w:tc>
          <w:tcPr>
            <w:tcW w:w="1276" w:type="dxa"/>
            <w:vAlign w:val="center"/>
          </w:tcPr>
          <w:p w:rsidR="0062065F" w:rsidRPr="008C6FC0" w:rsidRDefault="0062065F" w:rsidP="00A5494C">
            <w:pPr>
              <w:jc w:val="center"/>
              <w:rPr>
                <w:sz w:val="24"/>
                <w:szCs w:val="24"/>
              </w:rPr>
            </w:pPr>
            <w:r w:rsidRPr="008C6FC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1957,6</w:t>
            </w:r>
          </w:p>
        </w:tc>
        <w:tc>
          <w:tcPr>
            <w:tcW w:w="1275" w:type="dxa"/>
            <w:vAlign w:val="center"/>
          </w:tcPr>
          <w:p w:rsidR="0062065F" w:rsidRPr="008C6FC0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54607,5</w:t>
            </w:r>
          </w:p>
        </w:tc>
        <w:tc>
          <w:tcPr>
            <w:tcW w:w="1134" w:type="dxa"/>
            <w:vAlign w:val="center"/>
          </w:tcPr>
          <w:p w:rsidR="0062065F" w:rsidRPr="008C6FC0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57774,7</w:t>
            </w:r>
          </w:p>
        </w:tc>
      </w:tr>
      <w:tr w:rsidR="0062065F" w:rsidRPr="00297F3D" w:rsidTr="00A5494C">
        <w:trPr>
          <w:trHeight w:val="419"/>
        </w:trPr>
        <w:tc>
          <w:tcPr>
            <w:tcW w:w="993" w:type="dxa"/>
          </w:tcPr>
          <w:p w:rsidR="0062065F" w:rsidRPr="00297F3D" w:rsidRDefault="0062065F" w:rsidP="00162EC5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3.</w:t>
            </w:r>
          </w:p>
        </w:tc>
        <w:tc>
          <w:tcPr>
            <w:tcW w:w="5953" w:type="dxa"/>
          </w:tcPr>
          <w:p w:rsidR="0062065F" w:rsidRPr="00297F3D" w:rsidRDefault="0062065F" w:rsidP="00FB1EDA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Фонд оплаты труда организаций района, </w:t>
            </w:r>
            <w:r>
              <w:rPr>
                <w:sz w:val="24"/>
                <w:szCs w:val="24"/>
              </w:rPr>
              <w:t>миллионов рублей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5950,0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6287,0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6600,0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6944,1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7352,8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311246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4</w:t>
            </w:r>
          </w:p>
        </w:tc>
        <w:tc>
          <w:tcPr>
            <w:tcW w:w="5953" w:type="dxa"/>
          </w:tcPr>
          <w:p w:rsidR="0062065F" w:rsidRDefault="0062065F" w:rsidP="00FB1E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Индекс фонда оплаты труда, процентов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106,3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105,7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105,2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105,9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3112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4а</w:t>
            </w:r>
          </w:p>
        </w:tc>
        <w:tc>
          <w:tcPr>
            <w:tcW w:w="5953" w:type="dxa"/>
          </w:tcPr>
          <w:p w:rsidR="0062065F" w:rsidRPr="00297F3D" w:rsidRDefault="0062065F" w:rsidP="00FB1E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Налогооблагаемый фонд оплаты труда  организаций района, миллионов рублей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5905,1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B33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6234,7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6544,4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6885,4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7263,6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311246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5.</w:t>
            </w:r>
          </w:p>
        </w:tc>
        <w:tc>
          <w:tcPr>
            <w:tcW w:w="5953" w:type="dxa"/>
          </w:tcPr>
          <w:p w:rsidR="0062065F" w:rsidRPr="00297F3D" w:rsidRDefault="0062065F" w:rsidP="00FB1EDA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Штатная численность муниципальных служащих, </w:t>
            </w: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109,85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89,35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91,35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91,35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91,35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91,35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311246">
            <w:pPr>
              <w:rPr>
                <w:color w:val="000000"/>
                <w:sz w:val="24"/>
                <w:szCs w:val="24"/>
              </w:rPr>
            </w:pPr>
            <w:r w:rsidRPr="00297F3D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5953" w:type="dxa"/>
          </w:tcPr>
          <w:p w:rsidR="0062065F" w:rsidRPr="00297F3D" w:rsidRDefault="0062065F" w:rsidP="00FB1EDA">
            <w:pPr>
              <w:rPr>
                <w:color w:val="000000"/>
                <w:sz w:val="24"/>
                <w:szCs w:val="24"/>
              </w:rPr>
            </w:pPr>
            <w:r w:rsidRPr="00297F3D">
              <w:rPr>
                <w:color w:val="000000"/>
                <w:sz w:val="24"/>
                <w:szCs w:val="24"/>
              </w:rPr>
              <w:t xml:space="preserve">Среднемесячная заработная плата муниципальных служащих, </w:t>
            </w:r>
            <w:r>
              <w:rPr>
                <w:color w:val="000000"/>
                <w:sz w:val="24"/>
                <w:szCs w:val="24"/>
              </w:rPr>
              <w:t>рублей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41998,8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43239,1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56681,0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56681,0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56681,0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56681,0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311246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7.</w:t>
            </w:r>
          </w:p>
        </w:tc>
        <w:tc>
          <w:tcPr>
            <w:tcW w:w="5953" w:type="dxa"/>
          </w:tcPr>
          <w:p w:rsidR="0062065F" w:rsidRPr="00297F3D" w:rsidRDefault="0062065F" w:rsidP="00FB1EDA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Расходы бюджета на содержание органов местного самоуправления, </w:t>
            </w:r>
            <w:r>
              <w:rPr>
                <w:sz w:val="24"/>
                <w:szCs w:val="24"/>
              </w:rPr>
              <w:t>тысяч рублей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81575,0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38061,4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72586,8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72586,8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72586,8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72586,8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162EC5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8.</w:t>
            </w:r>
          </w:p>
        </w:tc>
        <w:tc>
          <w:tcPr>
            <w:tcW w:w="5953" w:type="dxa"/>
          </w:tcPr>
          <w:p w:rsidR="0062065F" w:rsidRPr="00297F3D" w:rsidRDefault="0062065F" w:rsidP="00FB1EDA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Оборот организаций всех видов экономической деятельности, млрд.</w:t>
            </w:r>
            <w:r>
              <w:rPr>
                <w:sz w:val="24"/>
                <w:szCs w:val="24"/>
              </w:rPr>
              <w:t xml:space="preserve"> рублей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14,5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7,4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16,5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18,5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20,8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23,6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162EC5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9.</w:t>
            </w:r>
          </w:p>
        </w:tc>
        <w:tc>
          <w:tcPr>
            <w:tcW w:w="5953" w:type="dxa"/>
          </w:tcPr>
          <w:p w:rsidR="0062065F" w:rsidRPr="00297F3D" w:rsidRDefault="0062065F" w:rsidP="007807E6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 Количество потенциально опасных объектов, несущих угрозу для жизни населения, </w:t>
            </w: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1276" w:type="dxa"/>
            <w:vAlign w:val="center"/>
          </w:tcPr>
          <w:p w:rsidR="0062065F" w:rsidRDefault="0062065F" w:rsidP="00A5494C">
            <w:pPr>
              <w:jc w:val="center"/>
            </w:pPr>
            <w:r w:rsidRPr="00831D7A">
              <w:rPr>
                <w:sz w:val="24"/>
                <w:szCs w:val="24"/>
              </w:rPr>
              <w:t>2,0</w:t>
            </w:r>
          </w:p>
        </w:tc>
        <w:tc>
          <w:tcPr>
            <w:tcW w:w="1276" w:type="dxa"/>
            <w:vAlign w:val="center"/>
          </w:tcPr>
          <w:p w:rsidR="0062065F" w:rsidRDefault="0062065F" w:rsidP="00A5494C">
            <w:pPr>
              <w:jc w:val="center"/>
            </w:pPr>
            <w:r w:rsidRPr="00831D7A">
              <w:rPr>
                <w:sz w:val="24"/>
                <w:szCs w:val="24"/>
              </w:rPr>
              <w:t>2,0</w:t>
            </w:r>
          </w:p>
        </w:tc>
        <w:tc>
          <w:tcPr>
            <w:tcW w:w="1276" w:type="dxa"/>
            <w:vAlign w:val="center"/>
          </w:tcPr>
          <w:p w:rsidR="0062065F" w:rsidRDefault="0062065F" w:rsidP="00A5494C">
            <w:pPr>
              <w:jc w:val="center"/>
            </w:pPr>
            <w:r w:rsidRPr="00831D7A">
              <w:rPr>
                <w:sz w:val="24"/>
                <w:szCs w:val="24"/>
              </w:rPr>
              <w:t>2,0</w:t>
            </w:r>
          </w:p>
        </w:tc>
        <w:tc>
          <w:tcPr>
            <w:tcW w:w="1275" w:type="dxa"/>
            <w:vAlign w:val="center"/>
          </w:tcPr>
          <w:p w:rsidR="0062065F" w:rsidRDefault="0062065F" w:rsidP="00A5494C">
            <w:pPr>
              <w:jc w:val="center"/>
            </w:pPr>
            <w:r w:rsidRPr="00831D7A">
              <w:rPr>
                <w:sz w:val="24"/>
                <w:szCs w:val="24"/>
              </w:rPr>
              <w:t>2,0</w:t>
            </w:r>
          </w:p>
        </w:tc>
        <w:tc>
          <w:tcPr>
            <w:tcW w:w="1134" w:type="dxa"/>
            <w:vAlign w:val="center"/>
          </w:tcPr>
          <w:p w:rsidR="0062065F" w:rsidRDefault="0062065F" w:rsidP="00A5494C">
            <w:pPr>
              <w:jc w:val="center"/>
            </w:pPr>
            <w:r w:rsidRPr="00831D7A">
              <w:rPr>
                <w:sz w:val="24"/>
                <w:szCs w:val="24"/>
              </w:rPr>
              <w:t>2,0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162EC5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10.</w:t>
            </w:r>
          </w:p>
        </w:tc>
        <w:tc>
          <w:tcPr>
            <w:tcW w:w="5953" w:type="dxa"/>
          </w:tcPr>
          <w:p w:rsidR="0062065F" w:rsidRPr="00297F3D" w:rsidRDefault="0062065F" w:rsidP="007807E6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Количество потенциально опасных промышленных объектов, несущих угрозу для жизни населения, </w:t>
            </w: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1276" w:type="dxa"/>
            <w:vAlign w:val="center"/>
          </w:tcPr>
          <w:p w:rsidR="0062065F" w:rsidRDefault="0062065F" w:rsidP="00A5494C">
            <w:pPr>
              <w:jc w:val="center"/>
            </w:pPr>
            <w:r w:rsidRPr="00696AC6">
              <w:rPr>
                <w:sz w:val="24"/>
                <w:szCs w:val="24"/>
              </w:rPr>
              <w:t>3,0</w:t>
            </w:r>
          </w:p>
        </w:tc>
        <w:tc>
          <w:tcPr>
            <w:tcW w:w="1276" w:type="dxa"/>
            <w:vAlign w:val="center"/>
          </w:tcPr>
          <w:p w:rsidR="0062065F" w:rsidRDefault="0062065F" w:rsidP="00A5494C">
            <w:pPr>
              <w:jc w:val="center"/>
            </w:pPr>
            <w:r w:rsidRPr="00696AC6">
              <w:rPr>
                <w:sz w:val="24"/>
                <w:szCs w:val="24"/>
              </w:rPr>
              <w:t>3,0</w:t>
            </w:r>
          </w:p>
        </w:tc>
        <w:tc>
          <w:tcPr>
            <w:tcW w:w="1276" w:type="dxa"/>
            <w:vAlign w:val="center"/>
          </w:tcPr>
          <w:p w:rsidR="0062065F" w:rsidRDefault="0062065F" w:rsidP="00A5494C">
            <w:pPr>
              <w:jc w:val="center"/>
            </w:pPr>
            <w:r w:rsidRPr="00696AC6">
              <w:rPr>
                <w:sz w:val="24"/>
                <w:szCs w:val="24"/>
              </w:rPr>
              <w:t>3,0</w:t>
            </w:r>
          </w:p>
        </w:tc>
        <w:tc>
          <w:tcPr>
            <w:tcW w:w="1275" w:type="dxa"/>
            <w:vAlign w:val="center"/>
          </w:tcPr>
          <w:p w:rsidR="0062065F" w:rsidRDefault="0062065F" w:rsidP="00A5494C">
            <w:pPr>
              <w:jc w:val="center"/>
            </w:pPr>
            <w:r w:rsidRPr="00696AC6">
              <w:rPr>
                <w:sz w:val="24"/>
                <w:szCs w:val="24"/>
              </w:rPr>
              <w:t>3,0</w:t>
            </w:r>
          </w:p>
        </w:tc>
        <w:tc>
          <w:tcPr>
            <w:tcW w:w="1134" w:type="dxa"/>
            <w:vAlign w:val="center"/>
          </w:tcPr>
          <w:p w:rsidR="0062065F" w:rsidRDefault="0062065F" w:rsidP="00A5494C">
            <w:pPr>
              <w:jc w:val="center"/>
            </w:pPr>
            <w:r w:rsidRPr="00696AC6">
              <w:rPr>
                <w:sz w:val="24"/>
                <w:szCs w:val="24"/>
              </w:rPr>
              <w:t>3,0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162EC5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11.</w:t>
            </w:r>
          </w:p>
        </w:tc>
        <w:tc>
          <w:tcPr>
            <w:tcW w:w="5953" w:type="dxa"/>
          </w:tcPr>
          <w:p w:rsidR="0062065F" w:rsidRPr="00297F3D" w:rsidRDefault="0062065F" w:rsidP="007807E6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Удельный вес объемов перерабатываемых отходов производства в общем объеме образовавшихся отходов, </w:t>
            </w: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62065F" w:rsidRDefault="0062065F" w:rsidP="00A5494C">
            <w:pPr>
              <w:jc w:val="center"/>
            </w:pPr>
            <w:r w:rsidRPr="00D53460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62065F" w:rsidRDefault="0062065F" w:rsidP="00A5494C">
            <w:pPr>
              <w:jc w:val="center"/>
            </w:pPr>
            <w:r w:rsidRPr="00D53460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62065F" w:rsidRDefault="0062065F" w:rsidP="00A5494C">
            <w:pPr>
              <w:jc w:val="center"/>
            </w:pPr>
            <w:r w:rsidRPr="00D53460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vAlign w:val="center"/>
          </w:tcPr>
          <w:p w:rsidR="0062065F" w:rsidRDefault="0062065F" w:rsidP="00A5494C">
            <w:pPr>
              <w:jc w:val="center"/>
            </w:pPr>
            <w:r w:rsidRPr="00D53460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62065F" w:rsidRDefault="0062065F" w:rsidP="00A5494C">
            <w:pPr>
              <w:jc w:val="center"/>
            </w:pPr>
            <w:r w:rsidRPr="00D53460">
              <w:rPr>
                <w:sz w:val="24"/>
                <w:szCs w:val="24"/>
              </w:rPr>
              <w:t>0,0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162EC5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12.</w:t>
            </w:r>
          </w:p>
        </w:tc>
        <w:tc>
          <w:tcPr>
            <w:tcW w:w="5953" w:type="dxa"/>
          </w:tcPr>
          <w:p w:rsidR="0062065F" w:rsidRPr="00297F3D" w:rsidRDefault="0062065F" w:rsidP="007807E6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Удельный вес объемов перерабатываемых отходов потребления в общем объеме образовавшихся отходов потребления, </w:t>
            </w: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1701" w:type="dxa"/>
            <w:vAlign w:val="center"/>
          </w:tcPr>
          <w:p w:rsidR="0062065F" w:rsidRDefault="0062065F" w:rsidP="00A5494C">
            <w:pPr>
              <w:jc w:val="center"/>
            </w:pPr>
            <w:r w:rsidRPr="00F00A5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62065F" w:rsidRDefault="0062065F" w:rsidP="00A5494C">
            <w:pPr>
              <w:jc w:val="center"/>
            </w:pPr>
            <w:r w:rsidRPr="00F00A5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62065F" w:rsidRDefault="0062065F" w:rsidP="00A5494C">
            <w:pPr>
              <w:jc w:val="center"/>
            </w:pPr>
            <w:r w:rsidRPr="00F00A56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62065F" w:rsidRDefault="0062065F" w:rsidP="00A5494C">
            <w:pPr>
              <w:jc w:val="center"/>
            </w:pPr>
            <w:r w:rsidRPr="00F00A56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vAlign w:val="center"/>
          </w:tcPr>
          <w:p w:rsidR="0062065F" w:rsidRDefault="0062065F" w:rsidP="00A5494C">
            <w:pPr>
              <w:jc w:val="center"/>
            </w:pPr>
            <w:r w:rsidRPr="00F00A56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62065F" w:rsidRDefault="0062065F" w:rsidP="00A5494C">
            <w:pPr>
              <w:jc w:val="center"/>
            </w:pPr>
            <w:r w:rsidRPr="00F00A56">
              <w:rPr>
                <w:sz w:val="24"/>
                <w:szCs w:val="24"/>
              </w:rPr>
              <w:t>0,0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162EC5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13.</w:t>
            </w:r>
          </w:p>
        </w:tc>
        <w:tc>
          <w:tcPr>
            <w:tcW w:w="5953" w:type="dxa"/>
          </w:tcPr>
          <w:p w:rsidR="0062065F" w:rsidRPr="00297F3D" w:rsidRDefault="0062065F" w:rsidP="007807E6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Число планируемых к строительству объектов по переработке отходов производства, </w:t>
            </w: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701" w:type="dxa"/>
            <w:vAlign w:val="center"/>
          </w:tcPr>
          <w:p w:rsidR="0062065F" w:rsidRDefault="0062065F" w:rsidP="00A5494C">
            <w:pPr>
              <w:jc w:val="center"/>
            </w:pPr>
            <w:r w:rsidRPr="00721AFD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62065F" w:rsidRDefault="0062065F" w:rsidP="00A5494C">
            <w:pPr>
              <w:jc w:val="center"/>
            </w:pPr>
            <w:r w:rsidRPr="00721AFD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62065F" w:rsidRDefault="0062065F" w:rsidP="00A5494C">
            <w:pPr>
              <w:jc w:val="center"/>
            </w:pPr>
            <w:r w:rsidRPr="00721AFD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62065F" w:rsidRDefault="0062065F" w:rsidP="00A5494C">
            <w:pPr>
              <w:jc w:val="center"/>
            </w:pPr>
            <w:r w:rsidRPr="00721AFD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vAlign w:val="center"/>
          </w:tcPr>
          <w:p w:rsidR="0062065F" w:rsidRDefault="0062065F" w:rsidP="00A5494C">
            <w:pPr>
              <w:jc w:val="center"/>
            </w:pPr>
            <w:r w:rsidRPr="00721AFD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62065F" w:rsidRDefault="0062065F" w:rsidP="00A5494C">
            <w:pPr>
              <w:jc w:val="center"/>
            </w:pPr>
            <w:r w:rsidRPr="00721AFD">
              <w:rPr>
                <w:sz w:val="24"/>
                <w:szCs w:val="24"/>
              </w:rPr>
              <w:t>0,0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162EC5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14.</w:t>
            </w:r>
          </w:p>
        </w:tc>
        <w:tc>
          <w:tcPr>
            <w:tcW w:w="5953" w:type="dxa"/>
          </w:tcPr>
          <w:p w:rsidR="0062065F" w:rsidRPr="00297F3D" w:rsidRDefault="0062065F" w:rsidP="007807E6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Удельный вес прибыльных сельскохозяйственных организаций в общем их числе (для муниципальных районов), </w:t>
            </w: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162EC5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15.</w:t>
            </w:r>
          </w:p>
        </w:tc>
        <w:tc>
          <w:tcPr>
            <w:tcW w:w="5953" w:type="dxa"/>
          </w:tcPr>
          <w:p w:rsidR="0062065F" w:rsidRPr="00297F3D" w:rsidRDefault="0062065F" w:rsidP="007807E6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Количество предприятий малого и среднего предпринимательства, </w:t>
            </w: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701" w:type="dxa"/>
            <w:vAlign w:val="center"/>
          </w:tcPr>
          <w:p w:rsidR="0062065F" w:rsidRPr="008C6FC0" w:rsidRDefault="0062065F" w:rsidP="000F58BC">
            <w:pPr>
              <w:jc w:val="center"/>
              <w:rPr>
                <w:sz w:val="24"/>
                <w:szCs w:val="24"/>
              </w:rPr>
            </w:pPr>
            <w:r w:rsidRPr="008C6FC0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44</w:t>
            </w:r>
          </w:p>
        </w:tc>
        <w:tc>
          <w:tcPr>
            <w:tcW w:w="1276" w:type="dxa"/>
            <w:vAlign w:val="center"/>
          </w:tcPr>
          <w:p w:rsidR="0062065F" w:rsidRPr="008C6FC0" w:rsidRDefault="0062065F" w:rsidP="000F58BC">
            <w:pPr>
              <w:jc w:val="center"/>
              <w:rPr>
                <w:sz w:val="24"/>
                <w:szCs w:val="24"/>
              </w:rPr>
            </w:pPr>
            <w:r w:rsidRPr="008C6FC0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44</w:t>
            </w:r>
          </w:p>
        </w:tc>
        <w:tc>
          <w:tcPr>
            <w:tcW w:w="1276" w:type="dxa"/>
            <w:vAlign w:val="center"/>
          </w:tcPr>
          <w:p w:rsidR="0062065F" w:rsidRPr="008C6FC0" w:rsidRDefault="0062065F" w:rsidP="000F58BC">
            <w:pPr>
              <w:jc w:val="center"/>
              <w:rPr>
                <w:sz w:val="24"/>
                <w:szCs w:val="24"/>
              </w:rPr>
            </w:pPr>
            <w:r w:rsidRPr="008C6FC0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50</w:t>
            </w:r>
          </w:p>
        </w:tc>
        <w:tc>
          <w:tcPr>
            <w:tcW w:w="1276" w:type="dxa"/>
            <w:vAlign w:val="center"/>
          </w:tcPr>
          <w:p w:rsidR="0062065F" w:rsidRPr="008C6FC0" w:rsidRDefault="0062065F" w:rsidP="000F58BC">
            <w:pPr>
              <w:jc w:val="center"/>
              <w:rPr>
                <w:sz w:val="24"/>
                <w:szCs w:val="24"/>
              </w:rPr>
            </w:pPr>
            <w:r w:rsidRPr="008C6FC0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58</w:t>
            </w:r>
          </w:p>
        </w:tc>
        <w:tc>
          <w:tcPr>
            <w:tcW w:w="1275" w:type="dxa"/>
            <w:vAlign w:val="center"/>
          </w:tcPr>
          <w:p w:rsidR="0062065F" w:rsidRPr="008C6FC0" w:rsidRDefault="0062065F" w:rsidP="000F58BC">
            <w:pPr>
              <w:jc w:val="center"/>
              <w:rPr>
                <w:sz w:val="24"/>
                <w:szCs w:val="24"/>
              </w:rPr>
            </w:pPr>
            <w:r w:rsidRPr="008C6FC0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64</w:t>
            </w:r>
          </w:p>
        </w:tc>
        <w:tc>
          <w:tcPr>
            <w:tcW w:w="1134" w:type="dxa"/>
            <w:vAlign w:val="center"/>
          </w:tcPr>
          <w:p w:rsidR="0062065F" w:rsidRPr="008C6FC0" w:rsidRDefault="0062065F" w:rsidP="000F58BC">
            <w:pPr>
              <w:jc w:val="center"/>
              <w:rPr>
                <w:sz w:val="24"/>
                <w:szCs w:val="24"/>
              </w:rPr>
            </w:pPr>
            <w:r w:rsidRPr="008C6FC0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75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162EC5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16.</w:t>
            </w:r>
          </w:p>
        </w:tc>
        <w:tc>
          <w:tcPr>
            <w:tcW w:w="5953" w:type="dxa"/>
          </w:tcPr>
          <w:p w:rsidR="0062065F" w:rsidRPr="00297F3D" w:rsidRDefault="0062065F" w:rsidP="000B51C7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Среднесписочная численность работников по предприятиям малого и среднего предпринимательства, </w:t>
            </w: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6780,0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6780,0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6780,0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6800,0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6820,0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6840,0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162EC5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17.</w:t>
            </w:r>
          </w:p>
        </w:tc>
        <w:tc>
          <w:tcPr>
            <w:tcW w:w="5953" w:type="dxa"/>
          </w:tcPr>
          <w:p w:rsidR="0062065F" w:rsidRPr="00297F3D" w:rsidRDefault="0062065F" w:rsidP="00156F3F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Объем привлеченных инвестиций по вопросам местного значения, </w:t>
            </w:r>
            <w:r>
              <w:rPr>
                <w:sz w:val="24"/>
                <w:szCs w:val="24"/>
              </w:rPr>
              <w:t>миллионов рублей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37,2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28,4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280,0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00691D" w:rsidRDefault="0062065F" w:rsidP="00895F5F">
            <w:pPr>
              <w:rPr>
                <w:b/>
                <w:sz w:val="24"/>
                <w:szCs w:val="24"/>
                <w:lang w:val="en-US"/>
              </w:rPr>
            </w:pPr>
            <w:r w:rsidRPr="0000691D">
              <w:rPr>
                <w:b/>
                <w:sz w:val="24"/>
                <w:szCs w:val="24"/>
                <w:lang w:val="en-US"/>
              </w:rPr>
              <w:t>II.</w:t>
            </w:r>
          </w:p>
        </w:tc>
        <w:tc>
          <w:tcPr>
            <w:tcW w:w="5953" w:type="dxa"/>
          </w:tcPr>
          <w:p w:rsidR="0062065F" w:rsidRPr="0000691D" w:rsidRDefault="0062065F" w:rsidP="004D4E54">
            <w:pPr>
              <w:rPr>
                <w:b/>
                <w:sz w:val="24"/>
                <w:szCs w:val="24"/>
              </w:rPr>
            </w:pPr>
            <w:r w:rsidRPr="0000691D">
              <w:rPr>
                <w:b/>
                <w:sz w:val="24"/>
                <w:szCs w:val="24"/>
              </w:rPr>
              <w:t>Владение, пользование и распоряжение имуществом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895F5F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1.</w:t>
            </w:r>
          </w:p>
        </w:tc>
        <w:tc>
          <w:tcPr>
            <w:tcW w:w="5953" w:type="dxa"/>
          </w:tcPr>
          <w:p w:rsidR="0062065F" w:rsidRPr="00297F3D" w:rsidRDefault="0062065F" w:rsidP="00B33715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Доходы</w:t>
            </w:r>
            <w:r>
              <w:rPr>
                <w:sz w:val="24"/>
                <w:szCs w:val="24"/>
              </w:rPr>
              <w:t xml:space="preserve"> от использования муниципального недвижимого </w:t>
            </w:r>
            <w:r w:rsidRPr="00297F3D">
              <w:rPr>
                <w:sz w:val="24"/>
                <w:szCs w:val="24"/>
              </w:rPr>
              <w:t>имущества</w:t>
            </w:r>
            <w:r>
              <w:rPr>
                <w:sz w:val="24"/>
                <w:szCs w:val="24"/>
              </w:rPr>
              <w:t>, тысяч рублей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8277,2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3450,7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7384,0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B33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6771,0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7082,0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B33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7409,0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895F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953" w:type="dxa"/>
          </w:tcPr>
          <w:p w:rsidR="0062065F" w:rsidRPr="00297F3D" w:rsidRDefault="0062065F" w:rsidP="00446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тысяч рублей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B33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16605,3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7187,0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20872,0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21472,0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22574,0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23736,0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895F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953" w:type="dxa"/>
          </w:tcPr>
          <w:p w:rsidR="0062065F" w:rsidRPr="00297F3D" w:rsidRDefault="0062065F" w:rsidP="00446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Доходы, получаемые в виде арендной платы за земельные участки после разграничения государственной собственности на землю, тысяч рублей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B33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113,4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496,0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565,0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577,0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588,0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895F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953" w:type="dxa"/>
          </w:tcPr>
          <w:p w:rsidR="0062065F" w:rsidRPr="00297F3D" w:rsidRDefault="0062065F" w:rsidP="00156F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доходы от использования имущества и прав, находящихся в государственной и муниципальной собственности, тысяч рублей 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B33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3206,9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1554,0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2922,0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3083,0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3252,0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3431,0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895F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297F3D">
              <w:rPr>
                <w:sz w:val="24"/>
                <w:szCs w:val="24"/>
              </w:rPr>
              <w:t>.</w:t>
            </w:r>
          </w:p>
        </w:tc>
        <w:tc>
          <w:tcPr>
            <w:tcW w:w="5953" w:type="dxa"/>
          </w:tcPr>
          <w:p w:rsidR="0062065F" w:rsidRPr="00297F3D" w:rsidRDefault="0062065F" w:rsidP="00156F3F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Налог на имущество</w:t>
            </w:r>
            <w:r>
              <w:rPr>
                <w:sz w:val="24"/>
                <w:szCs w:val="24"/>
              </w:rPr>
              <w:t xml:space="preserve"> физических лиц, зачисляемый в</w:t>
            </w:r>
            <w:r w:rsidRPr="00297F3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консолидированный </w:t>
            </w:r>
            <w:r w:rsidRPr="00297F3D">
              <w:rPr>
                <w:sz w:val="24"/>
                <w:szCs w:val="24"/>
              </w:rPr>
              <w:t>бюджет</w:t>
            </w:r>
            <w:r>
              <w:rPr>
                <w:sz w:val="24"/>
                <w:szCs w:val="24"/>
              </w:rPr>
              <w:t xml:space="preserve"> района</w:t>
            </w:r>
            <w:r w:rsidRPr="00297F3D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тысяч рублей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3714,7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557,1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3740,0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4002,0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4010,0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4020,0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895F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297F3D">
              <w:rPr>
                <w:sz w:val="24"/>
                <w:szCs w:val="24"/>
              </w:rPr>
              <w:t>.</w:t>
            </w:r>
          </w:p>
        </w:tc>
        <w:tc>
          <w:tcPr>
            <w:tcW w:w="5953" w:type="dxa"/>
          </w:tcPr>
          <w:p w:rsidR="0062065F" w:rsidRPr="00297F3D" w:rsidRDefault="0062065F" w:rsidP="00156F3F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Земельный налог</w:t>
            </w:r>
            <w:r>
              <w:rPr>
                <w:sz w:val="24"/>
                <w:szCs w:val="24"/>
              </w:rPr>
              <w:t>, зачисляемый в консолидированный</w:t>
            </w:r>
            <w:r w:rsidRPr="00297F3D">
              <w:rPr>
                <w:sz w:val="24"/>
                <w:szCs w:val="24"/>
              </w:rPr>
              <w:t xml:space="preserve"> бюджет</w:t>
            </w:r>
            <w:r>
              <w:rPr>
                <w:sz w:val="24"/>
                <w:szCs w:val="24"/>
              </w:rPr>
              <w:t xml:space="preserve"> района</w:t>
            </w:r>
            <w:r w:rsidRPr="00297F3D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тысяч рублей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9750,8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6701,6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B33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9226,0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B33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7659,0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7658,0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7658,0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895F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297F3D">
              <w:rPr>
                <w:sz w:val="24"/>
                <w:szCs w:val="24"/>
              </w:rPr>
              <w:t>.</w:t>
            </w:r>
          </w:p>
        </w:tc>
        <w:tc>
          <w:tcPr>
            <w:tcW w:w="5953" w:type="dxa"/>
          </w:tcPr>
          <w:p w:rsidR="0062065F" w:rsidRPr="00297F3D" w:rsidRDefault="0062065F" w:rsidP="00EC1FF3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Число объектов муниципальной собственности, планируемых к приватизации, единиц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895F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297F3D">
              <w:rPr>
                <w:sz w:val="24"/>
                <w:szCs w:val="24"/>
              </w:rPr>
              <w:t>.</w:t>
            </w:r>
          </w:p>
        </w:tc>
        <w:tc>
          <w:tcPr>
            <w:tcW w:w="5953" w:type="dxa"/>
          </w:tcPr>
          <w:p w:rsidR="0062065F" w:rsidRPr="00297F3D" w:rsidRDefault="0062065F" w:rsidP="00EC1FF3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Доля  муниципальных автономных учреждений от общего числа муниципальных учреждений (бюджетных и автономных) в муниципальном районе, </w:t>
            </w: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</w:r>
          </w:p>
        </w:tc>
        <w:tc>
          <w:tcPr>
            <w:tcW w:w="1276" w:type="dxa"/>
            <w:vAlign w:val="center"/>
          </w:tcPr>
          <w:p w:rsidR="0062065F" w:rsidRDefault="0062065F" w:rsidP="00A5494C">
            <w:pPr>
              <w:jc w:val="center"/>
            </w:pPr>
            <w:r w:rsidRPr="00F63734">
              <w:rPr>
                <w:sz w:val="24"/>
                <w:szCs w:val="24"/>
              </w:rPr>
              <w:t>1,9</w:t>
            </w:r>
          </w:p>
        </w:tc>
        <w:tc>
          <w:tcPr>
            <w:tcW w:w="1276" w:type="dxa"/>
            <w:vAlign w:val="center"/>
          </w:tcPr>
          <w:p w:rsidR="0062065F" w:rsidRDefault="0062065F" w:rsidP="00A5494C">
            <w:pPr>
              <w:jc w:val="center"/>
            </w:pPr>
            <w:r w:rsidRPr="00F63734">
              <w:rPr>
                <w:sz w:val="24"/>
                <w:szCs w:val="24"/>
              </w:rPr>
              <w:t>1,9</w:t>
            </w:r>
          </w:p>
        </w:tc>
        <w:tc>
          <w:tcPr>
            <w:tcW w:w="1276" w:type="dxa"/>
            <w:vAlign w:val="center"/>
          </w:tcPr>
          <w:p w:rsidR="0062065F" w:rsidRDefault="0062065F" w:rsidP="00A5494C">
            <w:pPr>
              <w:jc w:val="center"/>
            </w:pPr>
            <w:r w:rsidRPr="00F63734">
              <w:rPr>
                <w:sz w:val="24"/>
                <w:szCs w:val="24"/>
              </w:rPr>
              <w:t>1,9</w:t>
            </w:r>
          </w:p>
        </w:tc>
        <w:tc>
          <w:tcPr>
            <w:tcW w:w="1275" w:type="dxa"/>
            <w:vAlign w:val="center"/>
          </w:tcPr>
          <w:p w:rsidR="0062065F" w:rsidRDefault="0062065F" w:rsidP="00A5494C">
            <w:pPr>
              <w:jc w:val="center"/>
            </w:pPr>
            <w:r w:rsidRPr="00F63734">
              <w:rPr>
                <w:sz w:val="24"/>
                <w:szCs w:val="24"/>
              </w:rPr>
              <w:t>1,9</w:t>
            </w:r>
          </w:p>
        </w:tc>
        <w:tc>
          <w:tcPr>
            <w:tcW w:w="1134" w:type="dxa"/>
            <w:vAlign w:val="center"/>
          </w:tcPr>
          <w:p w:rsidR="0062065F" w:rsidRDefault="0062065F" w:rsidP="00A5494C">
            <w:pPr>
              <w:jc w:val="center"/>
            </w:pPr>
            <w:r w:rsidRPr="00F63734">
              <w:rPr>
                <w:sz w:val="24"/>
                <w:szCs w:val="24"/>
              </w:rPr>
              <w:t>1,9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895F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297F3D">
              <w:rPr>
                <w:sz w:val="24"/>
                <w:szCs w:val="24"/>
              </w:rPr>
              <w:t>.</w:t>
            </w:r>
          </w:p>
        </w:tc>
        <w:tc>
          <w:tcPr>
            <w:tcW w:w="5953" w:type="dxa"/>
          </w:tcPr>
          <w:p w:rsidR="0062065F" w:rsidRPr="00297F3D" w:rsidRDefault="0062065F" w:rsidP="00895F5F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Доля основных фондов организаций муниципальной формы собственности, находящихся в стадии банкротства, в общей стоимости основных фондов организаций муниципальной формы собственности, </w:t>
            </w: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895F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297F3D">
              <w:rPr>
                <w:sz w:val="24"/>
                <w:szCs w:val="24"/>
              </w:rPr>
              <w:t>.</w:t>
            </w:r>
          </w:p>
        </w:tc>
        <w:tc>
          <w:tcPr>
            <w:tcW w:w="5953" w:type="dxa"/>
          </w:tcPr>
          <w:p w:rsidR="0062065F" w:rsidRPr="00297F3D" w:rsidRDefault="0062065F" w:rsidP="00895F5F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Доля многоквартирных домов, расположенных на земельных участках, в отношении которых осуществлен государственный кадастровый учет, </w:t>
            </w: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76" w:type="dxa"/>
            <w:vAlign w:val="center"/>
          </w:tcPr>
          <w:p w:rsidR="0062065F" w:rsidRDefault="0062065F" w:rsidP="00A5494C">
            <w:pPr>
              <w:jc w:val="center"/>
            </w:pPr>
            <w:r w:rsidRPr="00EF7D8E">
              <w:rPr>
                <w:sz w:val="24"/>
                <w:szCs w:val="24"/>
              </w:rPr>
              <w:t>100,0</w:t>
            </w:r>
          </w:p>
        </w:tc>
        <w:tc>
          <w:tcPr>
            <w:tcW w:w="1276" w:type="dxa"/>
            <w:vAlign w:val="center"/>
          </w:tcPr>
          <w:p w:rsidR="0062065F" w:rsidRDefault="0062065F" w:rsidP="00A5494C">
            <w:pPr>
              <w:jc w:val="center"/>
            </w:pPr>
            <w:r w:rsidRPr="00EF7D8E">
              <w:rPr>
                <w:sz w:val="24"/>
                <w:szCs w:val="24"/>
              </w:rPr>
              <w:t>100,0</w:t>
            </w:r>
          </w:p>
        </w:tc>
        <w:tc>
          <w:tcPr>
            <w:tcW w:w="1276" w:type="dxa"/>
            <w:vAlign w:val="center"/>
          </w:tcPr>
          <w:p w:rsidR="0062065F" w:rsidRDefault="0062065F" w:rsidP="00A5494C">
            <w:pPr>
              <w:jc w:val="center"/>
            </w:pPr>
            <w:r w:rsidRPr="00EF7D8E">
              <w:rPr>
                <w:sz w:val="24"/>
                <w:szCs w:val="24"/>
              </w:rPr>
              <w:t>100,0</w:t>
            </w:r>
          </w:p>
        </w:tc>
        <w:tc>
          <w:tcPr>
            <w:tcW w:w="1275" w:type="dxa"/>
            <w:vAlign w:val="center"/>
          </w:tcPr>
          <w:p w:rsidR="0062065F" w:rsidRDefault="0062065F" w:rsidP="00A5494C">
            <w:pPr>
              <w:jc w:val="center"/>
            </w:pPr>
            <w:r w:rsidRPr="00EF7D8E"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vAlign w:val="center"/>
          </w:tcPr>
          <w:p w:rsidR="0062065F" w:rsidRDefault="0062065F" w:rsidP="00A5494C">
            <w:pPr>
              <w:jc w:val="center"/>
            </w:pPr>
            <w:r w:rsidRPr="00EF7D8E">
              <w:rPr>
                <w:sz w:val="24"/>
                <w:szCs w:val="24"/>
              </w:rPr>
              <w:t>100,0</w:t>
            </w:r>
          </w:p>
        </w:tc>
      </w:tr>
      <w:tr w:rsidR="0062065F" w:rsidRPr="00B3482E" w:rsidTr="00A5494C">
        <w:tc>
          <w:tcPr>
            <w:tcW w:w="993" w:type="dxa"/>
          </w:tcPr>
          <w:p w:rsidR="0062065F" w:rsidRPr="00B3482E" w:rsidRDefault="0062065F" w:rsidP="00895F5F">
            <w:pPr>
              <w:rPr>
                <w:sz w:val="24"/>
                <w:szCs w:val="24"/>
              </w:rPr>
            </w:pPr>
            <w:r w:rsidRPr="00B3482E">
              <w:rPr>
                <w:sz w:val="24"/>
                <w:szCs w:val="24"/>
              </w:rPr>
              <w:t>11.</w:t>
            </w:r>
          </w:p>
        </w:tc>
        <w:tc>
          <w:tcPr>
            <w:tcW w:w="5953" w:type="dxa"/>
          </w:tcPr>
          <w:p w:rsidR="0062065F" w:rsidRPr="00B3482E" w:rsidRDefault="0062065F" w:rsidP="00171DBC">
            <w:pPr>
              <w:rPr>
                <w:sz w:val="24"/>
                <w:szCs w:val="24"/>
              </w:rPr>
            </w:pPr>
            <w:r w:rsidRPr="00B3482E">
              <w:rPr>
                <w:sz w:val="24"/>
                <w:szCs w:val="24"/>
              </w:rPr>
              <w:t>Площадь земельных участков</w:t>
            </w:r>
            <w:r w:rsidRPr="00297F3D">
              <w:rPr>
                <w:sz w:val="24"/>
                <w:szCs w:val="24"/>
              </w:rPr>
              <w:t xml:space="preserve"> предоставленных для строительства</w:t>
            </w:r>
            <w:r w:rsidRPr="00B3482E">
              <w:rPr>
                <w:sz w:val="24"/>
                <w:szCs w:val="24"/>
              </w:rPr>
              <w:t>, квадратных метров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9C7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70000,0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9C7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6780,0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9C7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9C7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12000,0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9C7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12000,0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9C7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12000,0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895F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11а</w:t>
            </w:r>
          </w:p>
        </w:tc>
        <w:tc>
          <w:tcPr>
            <w:tcW w:w="5953" w:type="dxa"/>
          </w:tcPr>
          <w:p w:rsidR="0062065F" w:rsidRPr="00297F3D" w:rsidRDefault="0062065F" w:rsidP="009C77BC">
            <w:pPr>
              <w:rPr>
                <w:sz w:val="24"/>
                <w:szCs w:val="24"/>
              </w:rPr>
            </w:pPr>
            <w:r w:rsidRPr="00B3482E">
              <w:rPr>
                <w:sz w:val="24"/>
                <w:szCs w:val="24"/>
              </w:rPr>
              <w:t>Площадь земельных участков</w:t>
            </w:r>
            <w:r w:rsidRPr="00297F3D">
              <w:rPr>
                <w:sz w:val="24"/>
                <w:szCs w:val="24"/>
              </w:rPr>
              <w:t xml:space="preserve"> выставленных на торги</w:t>
            </w:r>
            <w:r>
              <w:rPr>
                <w:sz w:val="24"/>
                <w:szCs w:val="24"/>
              </w:rPr>
              <w:t>, квадратных метров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9C7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9C7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33275,0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9C7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36000,0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9C7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9C7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9C7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895F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297F3D">
              <w:rPr>
                <w:sz w:val="24"/>
                <w:szCs w:val="24"/>
              </w:rPr>
              <w:t>.</w:t>
            </w:r>
          </w:p>
        </w:tc>
        <w:tc>
          <w:tcPr>
            <w:tcW w:w="5953" w:type="dxa"/>
          </w:tcPr>
          <w:p w:rsidR="0062065F" w:rsidRPr="00297F3D" w:rsidRDefault="0062065F" w:rsidP="00EC1FF3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Кадастровая стоимость земельных участков, </w:t>
            </w:r>
            <w:r>
              <w:rPr>
                <w:sz w:val="24"/>
                <w:szCs w:val="24"/>
              </w:rPr>
              <w:t>миллионов рублей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1098,4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1089,3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1089,3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1089,3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1089,3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1089,3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895F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12а</w:t>
            </w:r>
          </w:p>
        </w:tc>
        <w:tc>
          <w:tcPr>
            <w:tcW w:w="5953" w:type="dxa"/>
          </w:tcPr>
          <w:p w:rsidR="0062065F" w:rsidRPr="00297F3D" w:rsidRDefault="0062065F" w:rsidP="00412B21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Кадастровая стоимость </w:t>
            </w:r>
            <w:r>
              <w:rPr>
                <w:sz w:val="24"/>
                <w:szCs w:val="24"/>
              </w:rPr>
              <w:t xml:space="preserve">налогооблагаемых </w:t>
            </w:r>
            <w:r w:rsidRPr="00297F3D">
              <w:rPr>
                <w:sz w:val="24"/>
                <w:szCs w:val="24"/>
              </w:rPr>
              <w:t xml:space="preserve">земельных участков, </w:t>
            </w:r>
            <w:r>
              <w:rPr>
                <w:sz w:val="24"/>
                <w:szCs w:val="24"/>
              </w:rPr>
              <w:t>миллионов рублей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968,9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968,9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968,9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968,9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968,9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968,9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6445F3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297F3D">
              <w:rPr>
                <w:sz w:val="24"/>
                <w:szCs w:val="24"/>
              </w:rPr>
              <w:t>.</w:t>
            </w:r>
          </w:p>
        </w:tc>
        <w:tc>
          <w:tcPr>
            <w:tcW w:w="5953" w:type="dxa"/>
          </w:tcPr>
          <w:p w:rsidR="0062065F" w:rsidRPr="00297F3D" w:rsidRDefault="0062065F" w:rsidP="00EC1FF3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Доля площади земельных участков, являющихся объектами налогообложения земельным налогом, от общей площади муниципального района, </w:t>
            </w: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0,023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0,023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0,023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0,023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0,023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0,023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895F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297F3D">
              <w:rPr>
                <w:sz w:val="24"/>
                <w:szCs w:val="24"/>
              </w:rPr>
              <w:t>.</w:t>
            </w:r>
          </w:p>
        </w:tc>
        <w:tc>
          <w:tcPr>
            <w:tcW w:w="5953" w:type="dxa"/>
          </w:tcPr>
          <w:p w:rsidR="0062065F" w:rsidRPr="00297F3D" w:rsidRDefault="0062065F" w:rsidP="00EC1FF3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Доля фактически используемых сельскохозяйственных угодий в общей площади сельскохозяйственных угодий муниципального района, </w:t>
            </w: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895F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297F3D">
              <w:rPr>
                <w:sz w:val="24"/>
                <w:szCs w:val="24"/>
              </w:rPr>
              <w:t>.</w:t>
            </w:r>
          </w:p>
        </w:tc>
        <w:tc>
          <w:tcPr>
            <w:tcW w:w="5953" w:type="dxa"/>
          </w:tcPr>
          <w:p w:rsidR="0062065F" w:rsidRPr="00297F3D" w:rsidRDefault="0062065F" w:rsidP="004D4E54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Площадь </w:t>
            </w:r>
            <w:r>
              <w:rPr>
                <w:sz w:val="24"/>
                <w:szCs w:val="24"/>
              </w:rPr>
              <w:t xml:space="preserve">используемых </w:t>
            </w:r>
            <w:r w:rsidRPr="00297F3D">
              <w:rPr>
                <w:sz w:val="24"/>
                <w:szCs w:val="24"/>
              </w:rPr>
              <w:t>земельных участков сельскохозяйственного назначения, гектаров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230,9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00691D" w:rsidRDefault="0062065F" w:rsidP="00FC2CE3">
            <w:pPr>
              <w:rPr>
                <w:b/>
                <w:sz w:val="24"/>
                <w:szCs w:val="24"/>
              </w:rPr>
            </w:pPr>
            <w:r w:rsidRPr="0000691D">
              <w:rPr>
                <w:b/>
                <w:sz w:val="24"/>
                <w:szCs w:val="24"/>
                <w:lang w:val="en-US"/>
              </w:rPr>
              <w:t>III</w:t>
            </w:r>
            <w:r w:rsidRPr="0000691D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953" w:type="dxa"/>
          </w:tcPr>
          <w:p w:rsidR="0062065F" w:rsidRPr="0000691D" w:rsidRDefault="0062065F" w:rsidP="00297F3D">
            <w:pPr>
              <w:spacing w:line="240" w:lineRule="exact"/>
              <w:rPr>
                <w:b/>
                <w:sz w:val="24"/>
                <w:szCs w:val="24"/>
              </w:rPr>
            </w:pPr>
            <w:r w:rsidRPr="0000691D">
              <w:rPr>
                <w:b/>
                <w:sz w:val="24"/>
                <w:szCs w:val="24"/>
              </w:rPr>
              <w:t>Организация электроснабжения поселений района, создание условий для предоставления транспортной услуги и услуг связи населению района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FC2CE3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1.</w:t>
            </w:r>
          </w:p>
        </w:tc>
        <w:tc>
          <w:tcPr>
            <w:tcW w:w="5953" w:type="dxa"/>
          </w:tcPr>
          <w:p w:rsidR="0062065F" w:rsidRPr="00297F3D" w:rsidRDefault="0062065F" w:rsidP="00FC2CE3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Общая протяженность электрических сетей, </w:t>
            </w:r>
            <w:r>
              <w:rPr>
                <w:sz w:val="24"/>
                <w:szCs w:val="24"/>
              </w:rPr>
              <w:t>километров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271,5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329,6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329,6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329,6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329,6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329,6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FC2CE3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2.</w:t>
            </w:r>
          </w:p>
        </w:tc>
        <w:tc>
          <w:tcPr>
            <w:tcW w:w="5953" w:type="dxa"/>
          </w:tcPr>
          <w:p w:rsidR="0062065F" w:rsidRPr="00297F3D" w:rsidRDefault="0062065F" w:rsidP="00171DBC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Протяженность  электрических сетей, нуждающихся в замене, </w:t>
            </w:r>
            <w:r>
              <w:rPr>
                <w:sz w:val="24"/>
                <w:szCs w:val="24"/>
              </w:rPr>
              <w:t>километров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181,9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228,7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221,6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213,6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202,6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187,6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FC2C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953" w:type="dxa"/>
          </w:tcPr>
          <w:p w:rsidR="0062065F" w:rsidRPr="00297F3D" w:rsidRDefault="0062065F" w:rsidP="00FC2CE3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Протяженность  электрических сетей, нуждающихся в ремонте, </w:t>
            </w:r>
            <w:r>
              <w:rPr>
                <w:sz w:val="24"/>
                <w:szCs w:val="24"/>
              </w:rPr>
              <w:t>километров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52,6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62,6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59,3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56,1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52,8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49,5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FC2C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953" w:type="dxa"/>
          </w:tcPr>
          <w:p w:rsidR="0062065F" w:rsidRPr="00297F3D" w:rsidRDefault="0062065F" w:rsidP="00171DBC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Протяженност</w:t>
            </w:r>
            <w:r>
              <w:rPr>
                <w:sz w:val="24"/>
                <w:szCs w:val="24"/>
              </w:rPr>
              <w:t xml:space="preserve">ь электрических сетей </w:t>
            </w:r>
            <w:r w:rsidRPr="00297F3D">
              <w:rPr>
                <w:sz w:val="24"/>
                <w:szCs w:val="24"/>
              </w:rPr>
              <w:t xml:space="preserve">на которых произведена замена, </w:t>
            </w:r>
            <w:r>
              <w:rPr>
                <w:sz w:val="24"/>
                <w:szCs w:val="24"/>
              </w:rPr>
              <w:t>километров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7,1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FC2C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953" w:type="dxa"/>
          </w:tcPr>
          <w:p w:rsidR="0062065F" w:rsidRPr="00297F3D" w:rsidRDefault="0062065F" w:rsidP="00171DBC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Протяженност</w:t>
            </w:r>
            <w:r>
              <w:rPr>
                <w:sz w:val="24"/>
                <w:szCs w:val="24"/>
              </w:rPr>
              <w:t xml:space="preserve">ь </w:t>
            </w:r>
            <w:r w:rsidRPr="00297F3D">
              <w:rPr>
                <w:sz w:val="24"/>
                <w:szCs w:val="24"/>
              </w:rPr>
              <w:t>отремонтированны</w:t>
            </w:r>
            <w:r>
              <w:rPr>
                <w:sz w:val="24"/>
                <w:szCs w:val="24"/>
              </w:rPr>
              <w:t>х электрических сетей</w:t>
            </w:r>
            <w:r w:rsidRPr="00297F3D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километров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FC2C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953" w:type="dxa"/>
          </w:tcPr>
          <w:p w:rsidR="0062065F" w:rsidRPr="00297F3D" w:rsidRDefault="0062065F" w:rsidP="00FC2CE3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Доля населения, проживающего в населенных пунктах, не имеющих регулярного автобусного и (или) железнодорожного сообщения с административным центром муниципального района, </w:t>
            </w: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EC1F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297F3D">
              <w:rPr>
                <w:sz w:val="24"/>
                <w:szCs w:val="24"/>
              </w:rPr>
              <w:t>.</w:t>
            </w:r>
          </w:p>
        </w:tc>
        <w:tc>
          <w:tcPr>
            <w:tcW w:w="5953" w:type="dxa"/>
          </w:tcPr>
          <w:p w:rsidR="0062065F" w:rsidRPr="00297F3D" w:rsidRDefault="0062065F" w:rsidP="00840BEF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Число поселений, нуждающихся в услугах связи, </w:t>
            </w: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00691D" w:rsidRDefault="0062065F" w:rsidP="00013840">
            <w:pPr>
              <w:rPr>
                <w:b/>
                <w:sz w:val="24"/>
                <w:szCs w:val="24"/>
                <w:lang w:val="en-US"/>
              </w:rPr>
            </w:pPr>
            <w:r w:rsidRPr="0000691D">
              <w:rPr>
                <w:b/>
                <w:sz w:val="24"/>
                <w:szCs w:val="24"/>
                <w:lang w:val="en-US"/>
              </w:rPr>
              <w:t>IV.</w:t>
            </w:r>
          </w:p>
        </w:tc>
        <w:tc>
          <w:tcPr>
            <w:tcW w:w="5953" w:type="dxa"/>
          </w:tcPr>
          <w:p w:rsidR="0062065F" w:rsidRPr="0000691D" w:rsidRDefault="0062065F" w:rsidP="005B6C72">
            <w:pPr>
              <w:rPr>
                <w:b/>
                <w:sz w:val="24"/>
                <w:szCs w:val="24"/>
              </w:rPr>
            </w:pPr>
            <w:r w:rsidRPr="0000691D">
              <w:rPr>
                <w:b/>
                <w:sz w:val="24"/>
                <w:szCs w:val="24"/>
              </w:rPr>
              <w:t>Градостроительная деятельность, установка рекламных конструкций, дорожная деятельности в отношении автомобильных дорог местного значения, находящихся в муниципальной собственности района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013840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1.</w:t>
            </w:r>
          </w:p>
        </w:tc>
        <w:tc>
          <w:tcPr>
            <w:tcW w:w="5953" w:type="dxa"/>
          </w:tcPr>
          <w:p w:rsidR="0062065F" w:rsidRPr="00297F3D" w:rsidRDefault="0062065F" w:rsidP="009A6A19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Ввод жилья, тыс</w:t>
            </w:r>
            <w:r>
              <w:rPr>
                <w:sz w:val="24"/>
                <w:szCs w:val="24"/>
              </w:rPr>
              <w:t>яч квадратных метров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10,2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013840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2.</w:t>
            </w:r>
          </w:p>
        </w:tc>
        <w:tc>
          <w:tcPr>
            <w:tcW w:w="5953" w:type="dxa"/>
          </w:tcPr>
          <w:p w:rsidR="0062065F" w:rsidRPr="00297F3D" w:rsidRDefault="0062065F" w:rsidP="00013840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Разработка документов территориального планирования, </w:t>
            </w: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tabs>
                <w:tab w:val="left" w:pos="360"/>
                <w:tab w:val="center" w:pos="51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013840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3.</w:t>
            </w:r>
          </w:p>
        </w:tc>
        <w:tc>
          <w:tcPr>
            <w:tcW w:w="5953" w:type="dxa"/>
          </w:tcPr>
          <w:p w:rsidR="0062065F" w:rsidRPr="00297F3D" w:rsidRDefault="0062065F" w:rsidP="00013840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Число разрешений, выдаваемых на установку рекламных конструкций, на  размещение рекламы на зданиях и сооружениях, находящихся в муниципальной собственности</w:t>
            </w:r>
            <w:r>
              <w:rPr>
                <w:sz w:val="24"/>
                <w:szCs w:val="24"/>
              </w:rPr>
              <w:t>, единиц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tabs>
                <w:tab w:val="left" w:pos="444"/>
                <w:tab w:val="center" w:pos="51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tabs>
                <w:tab w:val="left" w:pos="444"/>
                <w:tab w:val="center" w:pos="51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013840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4.</w:t>
            </w:r>
          </w:p>
        </w:tc>
        <w:tc>
          <w:tcPr>
            <w:tcW w:w="5953" w:type="dxa"/>
          </w:tcPr>
          <w:p w:rsidR="0062065F" w:rsidRPr="00297F3D" w:rsidRDefault="0062065F" w:rsidP="00171D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</w:t>
            </w:r>
            <w:r w:rsidRPr="00297F3D">
              <w:rPr>
                <w:sz w:val="24"/>
                <w:szCs w:val="24"/>
              </w:rPr>
              <w:t xml:space="preserve"> от уплаты госпошлины за выдачу разрешений на установку рекламных конструкций, тыс</w:t>
            </w:r>
            <w:r>
              <w:rPr>
                <w:sz w:val="24"/>
                <w:szCs w:val="24"/>
              </w:rPr>
              <w:t xml:space="preserve">яч </w:t>
            </w:r>
            <w:r w:rsidRPr="00297F3D">
              <w:rPr>
                <w:sz w:val="24"/>
                <w:szCs w:val="24"/>
              </w:rPr>
              <w:t>рублей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D03187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5.</w:t>
            </w:r>
          </w:p>
        </w:tc>
        <w:tc>
          <w:tcPr>
            <w:tcW w:w="5953" w:type="dxa"/>
          </w:tcPr>
          <w:p w:rsidR="0062065F" w:rsidRPr="004D4E54" w:rsidRDefault="0062065F" w:rsidP="00855652">
            <w:pPr>
              <w:rPr>
                <w:sz w:val="24"/>
                <w:szCs w:val="24"/>
              </w:rPr>
            </w:pPr>
            <w:r w:rsidRPr="004D4E54">
              <w:rPr>
                <w:sz w:val="24"/>
                <w:szCs w:val="24"/>
              </w:rPr>
              <w:t xml:space="preserve">Общая протяженность автомобильных дорог общего пользования местного значения - всего, </w:t>
            </w:r>
            <w:r>
              <w:rPr>
                <w:sz w:val="24"/>
                <w:szCs w:val="24"/>
              </w:rPr>
              <w:t>километров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196,6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196,6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174,6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174,6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234,3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234,3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D031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5а</w:t>
            </w:r>
          </w:p>
        </w:tc>
        <w:tc>
          <w:tcPr>
            <w:tcW w:w="5953" w:type="dxa"/>
          </w:tcPr>
          <w:p w:rsidR="0062065F" w:rsidRPr="00297F3D" w:rsidRDefault="0062065F" w:rsidP="00171DBC">
            <w:pPr>
              <w:rPr>
                <w:sz w:val="24"/>
                <w:szCs w:val="24"/>
              </w:rPr>
            </w:pPr>
            <w:r w:rsidRPr="004D4E54">
              <w:rPr>
                <w:sz w:val="24"/>
                <w:szCs w:val="24"/>
              </w:rPr>
              <w:t xml:space="preserve">Общая протяженность автомобильных дорог общего пользования местного значения </w:t>
            </w:r>
            <w:r w:rsidRPr="00297F3D">
              <w:rPr>
                <w:sz w:val="24"/>
                <w:szCs w:val="24"/>
              </w:rPr>
              <w:t xml:space="preserve">с твёрдым покрытием, </w:t>
            </w:r>
            <w:r>
              <w:rPr>
                <w:sz w:val="24"/>
                <w:szCs w:val="24"/>
              </w:rPr>
              <w:t>километров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196,6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196,6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174,6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174,6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234,3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234,3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D031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5б</w:t>
            </w:r>
          </w:p>
        </w:tc>
        <w:tc>
          <w:tcPr>
            <w:tcW w:w="5953" w:type="dxa"/>
          </w:tcPr>
          <w:p w:rsidR="0062065F" w:rsidRPr="00297F3D" w:rsidRDefault="0062065F" w:rsidP="00171DBC">
            <w:pPr>
              <w:rPr>
                <w:sz w:val="24"/>
                <w:szCs w:val="24"/>
              </w:rPr>
            </w:pPr>
            <w:r w:rsidRPr="004D4E54">
              <w:rPr>
                <w:sz w:val="24"/>
                <w:szCs w:val="24"/>
              </w:rPr>
              <w:t xml:space="preserve">Общая протяженность автомобильных дорог общего пользования местного значения </w:t>
            </w:r>
            <w:r w:rsidRPr="00297F3D">
              <w:rPr>
                <w:sz w:val="24"/>
                <w:szCs w:val="24"/>
              </w:rPr>
              <w:t xml:space="preserve">с усовершенствованным твёрдым покрытием, </w:t>
            </w:r>
            <w:r>
              <w:rPr>
                <w:sz w:val="24"/>
                <w:szCs w:val="24"/>
              </w:rPr>
              <w:t>километров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21,4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21,4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D03187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6.</w:t>
            </w:r>
          </w:p>
        </w:tc>
        <w:tc>
          <w:tcPr>
            <w:tcW w:w="5953" w:type="dxa"/>
          </w:tcPr>
          <w:p w:rsidR="0062065F" w:rsidRPr="00297F3D" w:rsidRDefault="0062065F" w:rsidP="00594B53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Доля протяженности автомобильных дорог общего пользования местного значения с усовершенствованным покрытием в общей протяженности автомобильных дорог</w:t>
            </w:r>
            <w:r>
              <w:rPr>
                <w:sz w:val="24"/>
                <w:szCs w:val="24"/>
              </w:rPr>
              <w:t>, процентов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10,9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10,9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D03187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7.</w:t>
            </w:r>
          </w:p>
        </w:tc>
        <w:tc>
          <w:tcPr>
            <w:tcW w:w="5953" w:type="dxa"/>
          </w:tcPr>
          <w:p w:rsidR="0062065F" w:rsidRPr="004D4E54" w:rsidRDefault="0062065F" w:rsidP="009C77BC">
            <w:pPr>
              <w:rPr>
                <w:sz w:val="24"/>
                <w:szCs w:val="24"/>
              </w:rPr>
            </w:pPr>
            <w:r w:rsidRPr="004D4E54">
              <w:rPr>
                <w:sz w:val="24"/>
                <w:szCs w:val="24"/>
              </w:rPr>
              <w:t xml:space="preserve">Протяжённость автомобильных дорог общего пользования местного значения, подлежащих ремонту, </w:t>
            </w:r>
            <w:r>
              <w:rPr>
                <w:sz w:val="24"/>
                <w:szCs w:val="24"/>
              </w:rPr>
              <w:t>километров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D031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</w:p>
        </w:tc>
        <w:tc>
          <w:tcPr>
            <w:tcW w:w="5953" w:type="dxa"/>
          </w:tcPr>
          <w:p w:rsidR="0062065F" w:rsidRPr="00297F3D" w:rsidRDefault="0062065F" w:rsidP="006F008D">
            <w:pPr>
              <w:rPr>
                <w:sz w:val="24"/>
                <w:szCs w:val="24"/>
              </w:rPr>
            </w:pPr>
            <w:r w:rsidRPr="004D4E54">
              <w:rPr>
                <w:sz w:val="24"/>
                <w:szCs w:val="24"/>
              </w:rPr>
              <w:t>Протяжённость автомобильных дорог общего пользования местного значения, подлежащих</w:t>
            </w:r>
            <w:r w:rsidRPr="00297F3D">
              <w:rPr>
                <w:sz w:val="24"/>
                <w:szCs w:val="24"/>
              </w:rPr>
              <w:t xml:space="preserve"> капитальному ремонту, </w:t>
            </w:r>
            <w:r>
              <w:rPr>
                <w:sz w:val="24"/>
                <w:szCs w:val="24"/>
              </w:rPr>
              <w:t>километров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D03187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8.</w:t>
            </w:r>
          </w:p>
        </w:tc>
        <w:tc>
          <w:tcPr>
            <w:tcW w:w="5953" w:type="dxa"/>
          </w:tcPr>
          <w:p w:rsidR="0062065F" w:rsidRPr="00297F3D" w:rsidRDefault="0062065F" w:rsidP="009C77BC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Норматив денежных затрат на содержание автомобильных дорог местного значения вне границ поселений </w:t>
            </w:r>
            <w:r w:rsidRPr="00297F3D">
              <w:rPr>
                <w:sz w:val="24"/>
                <w:szCs w:val="24"/>
                <w:lang w:val="en-US"/>
              </w:rPr>
              <w:t>V</w:t>
            </w:r>
            <w:r w:rsidRPr="00297F3D">
              <w:rPr>
                <w:sz w:val="24"/>
                <w:szCs w:val="24"/>
              </w:rPr>
              <w:t xml:space="preserve"> категории, тыс</w:t>
            </w:r>
            <w:r>
              <w:rPr>
                <w:sz w:val="24"/>
                <w:szCs w:val="24"/>
              </w:rPr>
              <w:t>яч</w:t>
            </w:r>
            <w:r w:rsidRPr="00297F3D">
              <w:rPr>
                <w:sz w:val="24"/>
                <w:szCs w:val="24"/>
              </w:rPr>
              <w:t> руб</w:t>
            </w:r>
            <w:r>
              <w:rPr>
                <w:sz w:val="24"/>
                <w:szCs w:val="24"/>
              </w:rPr>
              <w:t xml:space="preserve">лей </w:t>
            </w:r>
            <w:r w:rsidRPr="00297F3D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километр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9C7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78,9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9C7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131,6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9C7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131,6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9C7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210,5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9C7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315,7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9C7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421,0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D031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8а</w:t>
            </w:r>
          </w:p>
        </w:tc>
        <w:tc>
          <w:tcPr>
            <w:tcW w:w="5953" w:type="dxa"/>
          </w:tcPr>
          <w:p w:rsidR="0062065F" w:rsidRPr="00297F3D" w:rsidRDefault="0062065F" w:rsidP="009C7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 денежных затрат на капитальный ремонт ав</w:t>
            </w:r>
            <w:r w:rsidRPr="00297F3D">
              <w:rPr>
                <w:sz w:val="24"/>
                <w:szCs w:val="24"/>
              </w:rPr>
              <w:t xml:space="preserve">томобильных дорог местного значения вне границ поселений </w:t>
            </w:r>
            <w:r w:rsidRPr="00297F3D">
              <w:rPr>
                <w:sz w:val="24"/>
                <w:szCs w:val="24"/>
                <w:lang w:val="en-US"/>
              </w:rPr>
              <w:t>V</w:t>
            </w:r>
            <w:r w:rsidRPr="00297F3D">
              <w:rPr>
                <w:sz w:val="24"/>
                <w:szCs w:val="24"/>
              </w:rPr>
              <w:t xml:space="preserve"> категории 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1797,7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2996,2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2996,2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4794,0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7190,6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9588,0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D031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8б</w:t>
            </w:r>
          </w:p>
        </w:tc>
        <w:tc>
          <w:tcPr>
            <w:tcW w:w="5953" w:type="dxa"/>
          </w:tcPr>
          <w:p w:rsidR="0062065F" w:rsidRPr="00297F3D" w:rsidRDefault="0062065F" w:rsidP="009C77BC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Норматив денежных затрат на </w:t>
            </w:r>
            <w:r>
              <w:rPr>
                <w:sz w:val="24"/>
                <w:szCs w:val="24"/>
              </w:rPr>
              <w:t>ремонт</w:t>
            </w:r>
            <w:r w:rsidRPr="00297F3D">
              <w:rPr>
                <w:sz w:val="24"/>
                <w:szCs w:val="24"/>
              </w:rPr>
              <w:t xml:space="preserve"> автомобильных дорог местного значения вне границ поселений </w:t>
            </w:r>
            <w:r w:rsidRPr="00297F3D">
              <w:rPr>
                <w:sz w:val="24"/>
                <w:szCs w:val="24"/>
                <w:lang w:val="en-US"/>
              </w:rPr>
              <w:t>V</w:t>
            </w:r>
            <w:r w:rsidRPr="00297F3D">
              <w:rPr>
                <w:sz w:val="24"/>
                <w:szCs w:val="24"/>
              </w:rPr>
              <w:t xml:space="preserve"> категории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530,9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884,8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884,8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1415,7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2123,6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2831,5</w:t>
            </w:r>
          </w:p>
        </w:tc>
      </w:tr>
      <w:tr w:rsidR="0062065F" w:rsidRPr="00084AEB" w:rsidTr="00A5494C">
        <w:tc>
          <w:tcPr>
            <w:tcW w:w="993" w:type="dxa"/>
          </w:tcPr>
          <w:p w:rsidR="0062065F" w:rsidRPr="00084AEB" w:rsidRDefault="0062065F" w:rsidP="00D03187">
            <w:pPr>
              <w:rPr>
                <w:sz w:val="24"/>
                <w:szCs w:val="24"/>
              </w:rPr>
            </w:pPr>
            <w:r w:rsidRPr="00084AEB">
              <w:rPr>
                <w:sz w:val="24"/>
                <w:szCs w:val="24"/>
              </w:rPr>
              <w:t>9.</w:t>
            </w:r>
          </w:p>
        </w:tc>
        <w:tc>
          <w:tcPr>
            <w:tcW w:w="5953" w:type="dxa"/>
          </w:tcPr>
          <w:p w:rsidR="0062065F" w:rsidRPr="00084AEB" w:rsidRDefault="0062065F" w:rsidP="00207BDE">
            <w:pPr>
              <w:rPr>
                <w:sz w:val="24"/>
                <w:szCs w:val="24"/>
              </w:rPr>
            </w:pPr>
            <w:r w:rsidRPr="00084AEB">
              <w:rPr>
                <w:sz w:val="24"/>
                <w:szCs w:val="24"/>
              </w:rPr>
              <w:t>Наличие искусственных сооружений на автомобильных дорогах общего пользования местного значения, единиц</w:t>
            </w:r>
          </w:p>
        </w:tc>
        <w:tc>
          <w:tcPr>
            <w:tcW w:w="1701" w:type="dxa"/>
            <w:vAlign w:val="center"/>
          </w:tcPr>
          <w:p w:rsidR="0062065F" w:rsidRPr="00084AEB" w:rsidRDefault="0062065F" w:rsidP="00A5494C">
            <w:pPr>
              <w:jc w:val="center"/>
              <w:rPr>
                <w:sz w:val="24"/>
                <w:szCs w:val="24"/>
              </w:rPr>
            </w:pPr>
            <w:r w:rsidRPr="00084AEB">
              <w:rPr>
                <w:sz w:val="24"/>
                <w:szCs w:val="24"/>
              </w:rPr>
              <w:t>151</w:t>
            </w:r>
          </w:p>
        </w:tc>
        <w:tc>
          <w:tcPr>
            <w:tcW w:w="1276" w:type="dxa"/>
            <w:vAlign w:val="center"/>
          </w:tcPr>
          <w:p w:rsidR="0062065F" w:rsidRPr="00084AEB" w:rsidRDefault="0062065F" w:rsidP="00A5494C">
            <w:pPr>
              <w:jc w:val="center"/>
              <w:rPr>
                <w:sz w:val="24"/>
                <w:szCs w:val="24"/>
              </w:rPr>
            </w:pPr>
            <w:r w:rsidRPr="00084AEB">
              <w:rPr>
                <w:sz w:val="24"/>
                <w:szCs w:val="24"/>
              </w:rPr>
              <w:t>151</w:t>
            </w:r>
          </w:p>
        </w:tc>
        <w:tc>
          <w:tcPr>
            <w:tcW w:w="1276" w:type="dxa"/>
            <w:vAlign w:val="center"/>
          </w:tcPr>
          <w:p w:rsidR="0062065F" w:rsidRPr="00084AEB" w:rsidRDefault="0062065F" w:rsidP="00A5494C">
            <w:pPr>
              <w:jc w:val="center"/>
              <w:rPr>
                <w:sz w:val="24"/>
                <w:szCs w:val="24"/>
              </w:rPr>
            </w:pPr>
            <w:r w:rsidRPr="00084AEB">
              <w:rPr>
                <w:sz w:val="24"/>
                <w:szCs w:val="24"/>
              </w:rPr>
              <w:t>151</w:t>
            </w:r>
          </w:p>
        </w:tc>
        <w:tc>
          <w:tcPr>
            <w:tcW w:w="1276" w:type="dxa"/>
            <w:vAlign w:val="center"/>
          </w:tcPr>
          <w:p w:rsidR="0062065F" w:rsidRPr="00084AEB" w:rsidRDefault="0062065F" w:rsidP="00A5494C">
            <w:pPr>
              <w:jc w:val="center"/>
              <w:rPr>
                <w:sz w:val="24"/>
                <w:szCs w:val="24"/>
              </w:rPr>
            </w:pPr>
            <w:r w:rsidRPr="00084AEB">
              <w:rPr>
                <w:sz w:val="24"/>
                <w:szCs w:val="24"/>
              </w:rPr>
              <w:t>151</w:t>
            </w:r>
          </w:p>
        </w:tc>
        <w:tc>
          <w:tcPr>
            <w:tcW w:w="1275" w:type="dxa"/>
            <w:vAlign w:val="center"/>
          </w:tcPr>
          <w:p w:rsidR="0062065F" w:rsidRPr="00084AEB" w:rsidRDefault="0062065F" w:rsidP="00A5494C">
            <w:pPr>
              <w:jc w:val="center"/>
              <w:rPr>
                <w:sz w:val="24"/>
                <w:szCs w:val="24"/>
              </w:rPr>
            </w:pPr>
            <w:r w:rsidRPr="00084AEB">
              <w:rPr>
                <w:sz w:val="24"/>
                <w:szCs w:val="24"/>
              </w:rPr>
              <w:t>196</w:t>
            </w:r>
          </w:p>
        </w:tc>
        <w:tc>
          <w:tcPr>
            <w:tcW w:w="1134" w:type="dxa"/>
            <w:vAlign w:val="center"/>
          </w:tcPr>
          <w:p w:rsidR="0062065F" w:rsidRPr="00084AEB" w:rsidRDefault="0062065F" w:rsidP="00A5494C">
            <w:pPr>
              <w:jc w:val="center"/>
              <w:rPr>
                <w:sz w:val="24"/>
                <w:szCs w:val="24"/>
              </w:rPr>
            </w:pPr>
            <w:r w:rsidRPr="00084AEB">
              <w:rPr>
                <w:sz w:val="24"/>
                <w:szCs w:val="24"/>
              </w:rPr>
              <w:t>196</w:t>
            </w:r>
          </w:p>
        </w:tc>
      </w:tr>
      <w:tr w:rsidR="0062065F" w:rsidRPr="00084AEB" w:rsidTr="00A5494C">
        <w:tc>
          <w:tcPr>
            <w:tcW w:w="993" w:type="dxa"/>
          </w:tcPr>
          <w:p w:rsidR="0062065F" w:rsidRPr="00084AEB" w:rsidRDefault="0062065F" w:rsidP="00D03187">
            <w:pPr>
              <w:rPr>
                <w:sz w:val="24"/>
                <w:szCs w:val="24"/>
              </w:rPr>
            </w:pPr>
            <w:r w:rsidRPr="00084AEB">
              <w:rPr>
                <w:sz w:val="24"/>
                <w:szCs w:val="24"/>
              </w:rPr>
              <w:t>9а</w:t>
            </w:r>
          </w:p>
        </w:tc>
        <w:tc>
          <w:tcPr>
            <w:tcW w:w="5953" w:type="dxa"/>
          </w:tcPr>
          <w:p w:rsidR="0062065F" w:rsidRPr="00084AEB" w:rsidRDefault="0062065F" w:rsidP="00207BDE">
            <w:pPr>
              <w:rPr>
                <w:sz w:val="24"/>
                <w:szCs w:val="24"/>
              </w:rPr>
            </w:pPr>
            <w:r w:rsidRPr="00084AEB">
              <w:rPr>
                <w:sz w:val="24"/>
                <w:szCs w:val="24"/>
              </w:rPr>
              <w:t>Протяжённость искусственных сооружений на автомобильных дорогах общего пользования местного значения, погонных метров</w:t>
            </w:r>
          </w:p>
        </w:tc>
        <w:tc>
          <w:tcPr>
            <w:tcW w:w="1701" w:type="dxa"/>
            <w:vAlign w:val="center"/>
          </w:tcPr>
          <w:p w:rsidR="0062065F" w:rsidRPr="00084AEB" w:rsidRDefault="0062065F" w:rsidP="00A5494C">
            <w:pPr>
              <w:jc w:val="center"/>
              <w:rPr>
                <w:sz w:val="24"/>
                <w:szCs w:val="24"/>
              </w:rPr>
            </w:pPr>
            <w:r w:rsidRPr="00084AEB">
              <w:rPr>
                <w:sz w:val="24"/>
                <w:szCs w:val="24"/>
              </w:rPr>
              <w:t>2063,9</w:t>
            </w:r>
          </w:p>
        </w:tc>
        <w:tc>
          <w:tcPr>
            <w:tcW w:w="1276" w:type="dxa"/>
            <w:vAlign w:val="center"/>
          </w:tcPr>
          <w:p w:rsidR="0062065F" w:rsidRPr="00084AEB" w:rsidRDefault="0062065F" w:rsidP="00A5494C">
            <w:pPr>
              <w:jc w:val="center"/>
              <w:rPr>
                <w:sz w:val="24"/>
                <w:szCs w:val="24"/>
              </w:rPr>
            </w:pPr>
            <w:r w:rsidRPr="00084AEB">
              <w:rPr>
                <w:sz w:val="24"/>
                <w:szCs w:val="24"/>
              </w:rPr>
              <w:t>2063,9</w:t>
            </w:r>
          </w:p>
        </w:tc>
        <w:tc>
          <w:tcPr>
            <w:tcW w:w="1276" w:type="dxa"/>
            <w:vAlign w:val="center"/>
          </w:tcPr>
          <w:p w:rsidR="0062065F" w:rsidRPr="00084AEB" w:rsidRDefault="0062065F" w:rsidP="00A5494C">
            <w:pPr>
              <w:jc w:val="center"/>
              <w:rPr>
                <w:sz w:val="24"/>
                <w:szCs w:val="24"/>
              </w:rPr>
            </w:pPr>
            <w:r w:rsidRPr="00084AEB">
              <w:rPr>
                <w:sz w:val="24"/>
                <w:szCs w:val="24"/>
              </w:rPr>
              <w:t>2063,9</w:t>
            </w:r>
          </w:p>
        </w:tc>
        <w:tc>
          <w:tcPr>
            <w:tcW w:w="1276" w:type="dxa"/>
            <w:vAlign w:val="center"/>
          </w:tcPr>
          <w:p w:rsidR="0062065F" w:rsidRPr="00084AEB" w:rsidRDefault="0062065F" w:rsidP="00A5494C">
            <w:pPr>
              <w:jc w:val="center"/>
              <w:rPr>
                <w:sz w:val="24"/>
                <w:szCs w:val="24"/>
              </w:rPr>
            </w:pPr>
            <w:r w:rsidRPr="00084AEB">
              <w:rPr>
                <w:sz w:val="24"/>
                <w:szCs w:val="24"/>
              </w:rPr>
              <w:t>2063,9</w:t>
            </w:r>
          </w:p>
        </w:tc>
        <w:tc>
          <w:tcPr>
            <w:tcW w:w="1275" w:type="dxa"/>
            <w:vAlign w:val="center"/>
          </w:tcPr>
          <w:p w:rsidR="0062065F" w:rsidRPr="00084AEB" w:rsidRDefault="0062065F" w:rsidP="00A5494C">
            <w:pPr>
              <w:jc w:val="center"/>
              <w:rPr>
                <w:sz w:val="24"/>
                <w:szCs w:val="24"/>
              </w:rPr>
            </w:pPr>
            <w:r w:rsidRPr="00084AEB">
              <w:rPr>
                <w:sz w:val="24"/>
                <w:szCs w:val="24"/>
              </w:rPr>
              <w:t>2643,7</w:t>
            </w:r>
          </w:p>
        </w:tc>
        <w:tc>
          <w:tcPr>
            <w:tcW w:w="1134" w:type="dxa"/>
            <w:vAlign w:val="center"/>
          </w:tcPr>
          <w:p w:rsidR="0062065F" w:rsidRPr="00084AEB" w:rsidRDefault="0062065F" w:rsidP="00084AEB">
            <w:pPr>
              <w:jc w:val="center"/>
              <w:rPr>
                <w:sz w:val="24"/>
                <w:szCs w:val="24"/>
              </w:rPr>
            </w:pPr>
            <w:r w:rsidRPr="00084AEB">
              <w:rPr>
                <w:sz w:val="24"/>
                <w:szCs w:val="24"/>
              </w:rPr>
              <w:t>2643,7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D03187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10.</w:t>
            </w:r>
          </w:p>
        </w:tc>
        <w:tc>
          <w:tcPr>
            <w:tcW w:w="5953" w:type="dxa"/>
          </w:tcPr>
          <w:p w:rsidR="0062065F" w:rsidRPr="00297F3D" w:rsidRDefault="0062065F" w:rsidP="00207BDE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Капитальный ремонт, ремонт искусственных сооружений на автомобильных дорогах общего пользования местного значения, </w:t>
            </w: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D031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10а</w:t>
            </w:r>
          </w:p>
        </w:tc>
        <w:tc>
          <w:tcPr>
            <w:tcW w:w="5953" w:type="dxa"/>
          </w:tcPr>
          <w:p w:rsidR="0062065F" w:rsidRPr="00297F3D" w:rsidRDefault="0062065F" w:rsidP="004036DC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Капитальный ремонт, ремонт искусственных сооружений на автомобильных дорогах общего пользования местного значения, </w:t>
            </w:r>
            <w:r>
              <w:rPr>
                <w:sz w:val="24"/>
                <w:szCs w:val="24"/>
              </w:rPr>
              <w:t>погонных метров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40,4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143,8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00691D" w:rsidRDefault="0062065F" w:rsidP="00E106A1">
            <w:pPr>
              <w:rPr>
                <w:b/>
                <w:sz w:val="24"/>
                <w:szCs w:val="24"/>
                <w:lang w:val="en-US"/>
              </w:rPr>
            </w:pPr>
            <w:r w:rsidRPr="0000691D">
              <w:rPr>
                <w:b/>
                <w:sz w:val="24"/>
                <w:szCs w:val="24"/>
                <w:lang w:val="en-US"/>
              </w:rPr>
              <w:t>V.</w:t>
            </w:r>
          </w:p>
        </w:tc>
        <w:tc>
          <w:tcPr>
            <w:tcW w:w="5953" w:type="dxa"/>
          </w:tcPr>
          <w:p w:rsidR="0062065F" w:rsidRPr="0000691D" w:rsidRDefault="0062065F" w:rsidP="007E020D">
            <w:pPr>
              <w:rPr>
                <w:b/>
                <w:sz w:val="24"/>
                <w:szCs w:val="24"/>
              </w:rPr>
            </w:pPr>
            <w:r w:rsidRPr="0000691D">
              <w:rPr>
                <w:b/>
                <w:sz w:val="24"/>
                <w:szCs w:val="24"/>
              </w:rPr>
              <w:t>Участие в предупреждении и ликвидации последствий чрезвычайных ситуаций, осуществление мероприятий по гражданской обороне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E106A1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1.</w:t>
            </w:r>
          </w:p>
        </w:tc>
        <w:tc>
          <w:tcPr>
            <w:tcW w:w="5953" w:type="dxa"/>
          </w:tcPr>
          <w:p w:rsidR="0062065F" w:rsidRPr="00297F3D" w:rsidRDefault="0062065F" w:rsidP="00E106A1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Размер бюджетных расходов на участие в предупреждении и ликвидации чрезвычайных ситуаций, </w:t>
            </w:r>
            <w:r>
              <w:rPr>
                <w:sz w:val="24"/>
                <w:szCs w:val="24"/>
              </w:rPr>
              <w:t>тысяч рублей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E106A1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2.</w:t>
            </w:r>
          </w:p>
        </w:tc>
        <w:tc>
          <w:tcPr>
            <w:tcW w:w="5953" w:type="dxa"/>
          </w:tcPr>
          <w:p w:rsidR="0062065F" w:rsidRPr="00297F3D" w:rsidRDefault="0062065F" w:rsidP="003D3149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Количество мероприятий на участие в предупреждении и ликвидации чрезвычайных ситуаций</w:t>
            </w:r>
            <w:r>
              <w:rPr>
                <w:sz w:val="24"/>
                <w:szCs w:val="24"/>
              </w:rPr>
              <w:t>, единиц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840C3F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3.</w:t>
            </w:r>
          </w:p>
        </w:tc>
        <w:tc>
          <w:tcPr>
            <w:tcW w:w="5953" w:type="dxa"/>
          </w:tcPr>
          <w:p w:rsidR="0062065F" w:rsidRPr="00297F3D" w:rsidRDefault="0062065F" w:rsidP="004D4E54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Количество мероприятий по гражданской обороне</w:t>
            </w:r>
            <w:r>
              <w:rPr>
                <w:sz w:val="24"/>
                <w:szCs w:val="24"/>
              </w:rPr>
              <w:t>, единиц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00691D" w:rsidRDefault="0062065F" w:rsidP="00617904">
            <w:pPr>
              <w:rPr>
                <w:b/>
                <w:sz w:val="24"/>
                <w:szCs w:val="24"/>
                <w:lang w:val="en-US"/>
              </w:rPr>
            </w:pPr>
            <w:r w:rsidRPr="0000691D">
              <w:rPr>
                <w:b/>
                <w:sz w:val="24"/>
                <w:szCs w:val="24"/>
                <w:lang w:val="en-US"/>
              </w:rPr>
              <w:t>VI.</w:t>
            </w:r>
          </w:p>
        </w:tc>
        <w:tc>
          <w:tcPr>
            <w:tcW w:w="5953" w:type="dxa"/>
          </w:tcPr>
          <w:p w:rsidR="0062065F" w:rsidRPr="0000691D" w:rsidRDefault="0062065F" w:rsidP="00601D1A">
            <w:pPr>
              <w:spacing w:line="240" w:lineRule="exact"/>
              <w:rPr>
                <w:b/>
                <w:sz w:val="24"/>
                <w:szCs w:val="24"/>
              </w:rPr>
            </w:pPr>
            <w:r w:rsidRPr="0000691D">
              <w:rPr>
                <w:b/>
                <w:sz w:val="24"/>
                <w:szCs w:val="24"/>
              </w:rPr>
              <w:t>Организация предоставления общедоступного и бесплатного общего образования, дополнительного, дошкольного образований и каникулярного отдыха детей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617904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617904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</w:tr>
      <w:tr w:rsidR="0062065F" w:rsidRPr="00297F3D" w:rsidTr="00A5494C">
        <w:tc>
          <w:tcPr>
            <w:tcW w:w="993" w:type="dxa"/>
            <w:vMerge w:val="restart"/>
          </w:tcPr>
          <w:p w:rsidR="0062065F" w:rsidRPr="00297F3D" w:rsidRDefault="0062065F" w:rsidP="00A3217E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62065F" w:rsidRDefault="0062065F" w:rsidP="00617904">
            <w:pPr>
              <w:pBdr>
                <w:bottom w:val="single" w:sz="12" w:space="1" w:color="auto"/>
              </w:pBd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Реализация общеобразовательных программ начального общего, основного общего, среднего (полного) общего образования</w:t>
            </w:r>
          </w:p>
          <w:p w:rsidR="0062065F" w:rsidRPr="00A3217E" w:rsidRDefault="0062065F" w:rsidP="00617904">
            <w:r w:rsidRPr="00A3217E">
              <w:t>наименование муниципальной услуги</w:t>
            </w:r>
          </w:p>
          <w:p w:rsidR="0062065F" w:rsidRPr="00297F3D" w:rsidRDefault="0062065F" w:rsidP="009A6A19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- стоимость муниципальной услуги, </w:t>
            </w:r>
            <w:r>
              <w:rPr>
                <w:sz w:val="24"/>
                <w:szCs w:val="24"/>
              </w:rPr>
              <w:t>тысяч рублей</w:t>
            </w:r>
          </w:p>
        </w:tc>
        <w:tc>
          <w:tcPr>
            <w:tcW w:w="1701" w:type="dxa"/>
            <w:vAlign w:val="center"/>
          </w:tcPr>
          <w:p w:rsidR="0062065F" w:rsidRPr="00050583" w:rsidRDefault="0062065F" w:rsidP="00A5494C">
            <w:pPr>
              <w:jc w:val="center"/>
              <w:rPr>
                <w:sz w:val="24"/>
                <w:szCs w:val="24"/>
              </w:rPr>
            </w:pPr>
            <w:r w:rsidRPr="00050583">
              <w:rPr>
                <w:sz w:val="24"/>
                <w:szCs w:val="24"/>
              </w:rPr>
              <w:t>106,7</w:t>
            </w:r>
          </w:p>
        </w:tc>
        <w:tc>
          <w:tcPr>
            <w:tcW w:w="1276" w:type="dxa"/>
            <w:vAlign w:val="center"/>
          </w:tcPr>
          <w:p w:rsidR="0062065F" w:rsidRPr="00050583" w:rsidRDefault="0062065F" w:rsidP="00A5494C">
            <w:pPr>
              <w:jc w:val="center"/>
            </w:pPr>
            <w:r w:rsidRPr="00050583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62065F" w:rsidRPr="00050583" w:rsidRDefault="0062065F" w:rsidP="00A5494C">
            <w:pPr>
              <w:jc w:val="center"/>
            </w:pPr>
            <w:r w:rsidRPr="00050583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62065F" w:rsidRPr="00050583" w:rsidRDefault="0062065F" w:rsidP="00A5494C">
            <w:pPr>
              <w:jc w:val="center"/>
            </w:pPr>
            <w:r w:rsidRPr="00050583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vAlign w:val="center"/>
          </w:tcPr>
          <w:p w:rsidR="0062065F" w:rsidRPr="00050583" w:rsidRDefault="0062065F" w:rsidP="00A5494C">
            <w:pPr>
              <w:jc w:val="center"/>
            </w:pPr>
            <w:r w:rsidRPr="00050583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62065F" w:rsidRPr="00050583" w:rsidRDefault="0062065F" w:rsidP="00A5494C">
            <w:pPr>
              <w:jc w:val="center"/>
            </w:pPr>
            <w:r w:rsidRPr="00050583">
              <w:rPr>
                <w:sz w:val="24"/>
                <w:szCs w:val="24"/>
              </w:rPr>
              <w:t>0,0</w:t>
            </w:r>
          </w:p>
        </w:tc>
      </w:tr>
      <w:tr w:rsidR="0062065F" w:rsidRPr="00297F3D" w:rsidTr="00A5494C">
        <w:tc>
          <w:tcPr>
            <w:tcW w:w="993" w:type="dxa"/>
            <w:vMerge/>
          </w:tcPr>
          <w:p w:rsidR="0062065F" w:rsidRPr="00297F3D" w:rsidRDefault="0062065F" w:rsidP="004036DC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4036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количество потребителей, единиц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3510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2065F" w:rsidRPr="00297F3D" w:rsidTr="00A5494C">
        <w:trPr>
          <w:trHeight w:val="1072"/>
        </w:trPr>
        <w:tc>
          <w:tcPr>
            <w:tcW w:w="993" w:type="dxa"/>
            <w:vMerge w:val="restart"/>
          </w:tcPr>
          <w:p w:rsidR="0062065F" w:rsidRPr="00297F3D" w:rsidRDefault="0062065F" w:rsidP="00A321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5953" w:type="dxa"/>
          </w:tcPr>
          <w:p w:rsidR="0062065F" w:rsidRDefault="0062065F" w:rsidP="00CD04C1">
            <w:pPr>
              <w:pBdr>
                <w:bottom w:val="single" w:sz="12" w:space="1" w:color="auto"/>
              </w:pBd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Реализация основных общеобразовательных программ начального общего образования</w:t>
            </w:r>
          </w:p>
          <w:p w:rsidR="0062065F" w:rsidRPr="00A3217E" w:rsidRDefault="0062065F" w:rsidP="00CD04C1">
            <w:r w:rsidRPr="00A3217E">
              <w:t>наименование муниципальной услуги</w:t>
            </w:r>
          </w:p>
          <w:p w:rsidR="0062065F" w:rsidRPr="00CD04C1" w:rsidRDefault="0062065F" w:rsidP="00F5492B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- стоимость муниципальной услуги, </w:t>
            </w:r>
            <w:r>
              <w:rPr>
                <w:sz w:val="24"/>
                <w:szCs w:val="24"/>
              </w:rPr>
              <w:t>тысяч рублей</w:t>
            </w:r>
          </w:p>
        </w:tc>
        <w:tc>
          <w:tcPr>
            <w:tcW w:w="1701" w:type="dxa"/>
            <w:vAlign w:val="center"/>
          </w:tcPr>
          <w:p w:rsidR="0062065F" w:rsidRPr="00050583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62065F" w:rsidRPr="00050583" w:rsidRDefault="0062065F" w:rsidP="00A5494C">
            <w:pPr>
              <w:jc w:val="center"/>
              <w:rPr>
                <w:sz w:val="24"/>
                <w:szCs w:val="24"/>
              </w:rPr>
            </w:pPr>
            <w:r w:rsidRPr="00050583">
              <w:rPr>
                <w:sz w:val="24"/>
                <w:szCs w:val="24"/>
              </w:rPr>
              <w:t>58,2</w:t>
            </w:r>
          </w:p>
        </w:tc>
        <w:tc>
          <w:tcPr>
            <w:tcW w:w="1276" w:type="dxa"/>
            <w:vAlign w:val="center"/>
          </w:tcPr>
          <w:p w:rsidR="0062065F" w:rsidRPr="00050583" w:rsidRDefault="0062065F" w:rsidP="00A5494C">
            <w:pPr>
              <w:jc w:val="center"/>
              <w:rPr>
                <w:sz w:val="24"/>
                <w:szCs w:val="24"/>
              </w:rPr>
            </w:pPr>
            <w:r w:rsidRPr="00050583">
              <w:rPr>
                <w:sz w:val="24"/>
                <w:szCs w:val="24"/>
              </w:rPr>
              <w:t>107,4</w:t>
            </w:r>
          </w:p>
        </w:tc>
        <w:tc>
          <w:tcPr>
            <w:tcW w:w="1276" w:type="dxa"/>
            <w:vAlign w:val="center"/>
          </w:tcPr>
          <w:p w:rsidR="0062065F" w:rsidRPr="00050583" w:rsidRDefault="0062065F" w:rsidP="00A5494C">
            <w:pPr>
              <w:jc w:val="center"/>
              <w:rPr>
                <w:sz w:val="24"/>
                <w:szCs w:val="24"/>
              </w:rPr>
            </w:pPr>
            <w:r w:rsidRPr="00050583">
              <w:rPr>
                <w:sz w:val="24"/>
                <w:szCs w:val="24"/>
              </w:rPr>
              <w:t>108,6</w:t>
            </w:r>
          </w:p>
        </w:tc>
        <w:tc>
          <w:tcPr>
            <w:tcW w:w="1275" w:type="dxa"/>
            <w:vAlign w:val="center"/>
          </w:tcPr>
          <w:p w:rsidR="0062065F" w:rsidRPr="00050583" w:rsidRDefault="0062065F" w:rsidP="00A5494C">
            <w:pPr>
              <w:jc w:val="center"/>
              <w:rPr>
                <w:sz w:val="24"/>
                <w:szCs w:val="24"/>
              </w:rPr>
            </w:pPr>
            <w:r w:rsidRPr="00050583">
              <w:rPr>
                <w:sz w:val="24"/>
                <w:szCs w:val="24"/>
              </w:rPr>
              <w:t>109,2</w:t>
            </w:r>
          </w:p>
        </w:tc>
        <w:tc>
          <w:tcPr>
            <w:tcW w:w="1134" w:type="dxa"/>
            <w:vAlign w:val="center"/>
          </w:tcPr>
          <w:p w:rsidR="0062065F" w:rsidRPr="00050583" w:rsidRDefault="0062065F" w:rsidP="00A5494C">
            <w:pPr>
              <w:jc w:val="center"/>
              <w:rPr>
                <w:sz w:val="24"/>
                <w:szCs w:val="24"/>
              </w:rPr>
            </w:pPr>
            <w:r w:rsidRPr="00050583">
              <w:rPr>
                <w:sz w:val="24"/>
                <w:szCs w:val="24"/>
              </w:rPr>
              <w:t>110,4</w:t>
            </w:r>
          </w:p>
        </w:tc>
      </w:tr>
      <w:tr w:rsidR="0062065F" w:rsidRPr="00297F3D" w:rsidTr="00A5494C">
        <w:tc>
          <w:tcPr>
            <w:tcW w:w="993" w:type="dxa"/>
            <w:vMerge/>
          </w:tcPr>
          <w:p w:rsidR="0062065F" w:rsidRPr="00297F3D" w:rsidRDefault="0062065F" w:rsidP="004036DC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4036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количество потребителей, единиц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1421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1431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1445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1453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1471</w:t>
            </w:r>
          </w:p>
        </w:tc>
      </w:tr>
      <w:tr w:rsidR="0062065F" w:rsidRPr="00297F3D" w:rsidTr="00A5494C">
        <w:tc>
          <w:tcPr>
            <w:tcW w:w="993" w:type="dxa"/>
            <w:vMerge w:val="restart"/>
          </w:tcPr>
          <w:p w:rsidR="0062065F" w:rsidRPr="00297F3D" w:rsidRDefault="0062065F" w:rsidP="00A321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5953" w:type="dxa"/>
            <w:tcBorders>
              <w:bottom w:val="nil"/>
            </w:tcBorders>
          </w:tcPr>
          <w:p w:rsidR="0062065F" w:rsidRDefault="0062065F" w:rsidP="006E40F3">
            <w:pPr>
              <w:pBdr>
                <w:bottom w:val="single" w:sz="12" w:space="1" w:color="auto"/>
              </w:pBd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Реализация основных общеобразовательных программ основного общего образования</w:t>
            </w:r>
          </w:p>
          <w:p w:rsidR="0062065F" w:rsidRPr="00A3217E" w:rsidRDefault="0062065F" w:rsidP="006E40F3">
            <w:r w:rsidRPr="00A3217E">
              <w:t>наименование муниципальной услуги</w:t>
            </w:r>
          </w:p>
          <w:p w:rsidR="0062065F" w:rsidRPr="00AF30FC" w:rsidRDefault="0062065F" w:rsidP="00AF30FC">
            <w:pPr>
              <w:rPr>
                <w:sz w:val="24"/>
                <w:szCs w:val="24"/>
              </w:rPr>
            </w:pPr>
            <w:r w:rsidRPr="00297F3D">
              <w:t xml:space="preserve">- </w:t>
            </w:r>
            <w:r w:rsidRPr="00CD04C1">
              <w:rPr>
                <w:sz w:val="24"/>
                <w:szCs w:val="24"/>
              </w:rPr>
              <w:t xml:space="preserve">стоимость муниципальной услуги, </w:t>
            </w:r>
            <w:r>
              <w:rPr>
                <w:sz w:val="24"/>
                <w:szCs w:val="24"/>
              </w:rPr>
              <w:t>тысяч рублей</w:t>
            </w:r>
          </w:p>
        </w:tc>
        <w:tc>
          <w:tcPr>
            <w:tcW w:w="1701" w:type="dxa"/>
            <w:vAlign w:val="center"/>
          </w:tcPr>
          <w:p w:rsidR="0062065F" w:rsidRPr="00050583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62065F" w:rsidRPr="00050583" w:rsidRDefault="0062065F" w:rsidP="00A5494C">
            <w:pPr>
              <w:jc w:val="center"/>
              <w:rPr>
                <w:sz w:val="24"/>
                <w:szCs w:val="24"/>
              </w:rPr>
            </w:pPr>
            <w:r w:rsidRPr="00050583">
              <w:rPr>
                <w:sz w:val="24"/>
                <w:szCs w:val="24"/>
              </w:rPr>
              <w:t>56,4</w:t>
            </w:r>
          </w:p>
        </w:tc>
        <w:tc>
          <w:tcPr>
            <w:tcW w:w="1276" w:type="dxa"/>
            <w:vAlign w:val="center"/>
          </w:tcPr>
          <w:p w:rsidR="0062065F" w:rsidRPr="00050583" w:rsidRDefault="0062065F" w:rsidP="00A5494C">
            <w:pPr>
              <w:jc w:val="center"/>
              <w:rPr>
                <w:sz w:val="24"/>
                <w:szCs w:val="24"/>
              </w:rPr>
            </w:pPr>
            <w:r w:rsidRPr="00050583">
              <w:rPr>
                <w:sz w:val="24"/>
                <w:szCs w:val="24"/>
              </w:rPr>
              <w:t>104,1</w:t>
            </w:r>
          </w:p>
        </w:tc>
        <w:tc>
          <w:tcPr>
            <w:tcW w:w="1276" w:type="dxa"/>
            <w:vAlign w:val="center"/>
          </w:tcPr>
          <w:p w:rsidR="0062065F" w:rsidRPr="00050583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50583">
              <w:rPr>
                <w:sz w:val="24"/>
                <w:szCs w:val="24"/>
              </w:rPr>
              <w:t>05,3</w:t>
            </w:r>
          </w:p>
        </w:tc>
        <w:tc>
          <w:tcPr>
            <w:tcW w:w="1275" w:type="dxa"/>
            <w:vAlign w:val="center"/>
          </w:tcPr>
          <w:p w:rsidR="0062065F" w:rsidRPr="00050583" w:rsidRDefault="0062065F" w:rsidP="00A5494C">
            <w:pPr>
              <w:jc w:val="center"/>
              <w:rPr>
                <w:sz w:val="24"/>
                <w:szCs w:val="24"/>
              </w:rPr>
            </w:pPr>
            <w:r w:rsidRPr="00050583">
              <w:rPr>
                <w:sz w:val="24"/>
                <w:szCs w:val="24"/>
              </w:rPr>
              <w:t>106,8</w:t>
            </w:r>
          </w:p>
        </w:tc>
        <w:tc>
          <w:tcPr>
            <w:tcW w:w="1134" w:type="dxa"/>
            <w:vAlign w:val="center"/>
          </w:tcPr>
          <w:p w:rsidR="0062065F" w:rsidRPr="00050583" w:rsidRDefault="0062065F" w:rsidP="00A5494C">
            <w:pPr>
              <w:jc w:val="center"/>
              <w:rPr>
                <w:sz w:val="24"/>
                <w:szCs w:val="24"/>
              </w:rPr>
            </w:pPr>
            <w:r w:rsidRPr="00050583">
              <w:rPr>
                <w:sz w:val="24"/>
                <w:szCs w:val="24"/>
              </w:rPr>
              <w:t>107,5</w:t>
            </w:r>
          </w:p>
        </w:tc>
      </w:tr>
      <w:tr w:rsidR="0062065F" w:rsidRPr="00297F3D" w:rsidTr="00A5494C">
        <w:tc>
          <w:tcPr>
            <w:tcW w:w="993" w:type="dxa"/>
            <w:vMerge/>
          </w:tcPr>
          <w:p w:rsidR="0062065F" w:rsidRPr="00297F3D" w:rsidRDefault="0062065F" w:rsidP="00B3482E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B348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количество потребителей, единиц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1683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1642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1711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1716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1717</w:t>
            </w:r>
          </w:p>
        </w:tc>
      </w:tr>
      <w:tr w:rsidR="0062065F" w:rsidRPr="00297F3D" w:rsidTr="00A5494C">
        <w:tc>
          <w:tcPr>
            <w:tcW w:w="993" w:type="dxa"/>
            <w:vMerge w:val="restart"/>
          </w:tcPr>
          <w:p w:rsidR="0062065F" w:rsidRPr="00297F3D" w:rsidRDefault="0062065F" w:rsidP="00A321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5953" w:type="dxa"/>
            <w:tcBorders>
              <w:top w:val="nil"/>
            </w:tcBorders>
          </w:tcPr>
          <w:p w:rsidR="0062065F" w:rsidRDefault="0062065F" w:rsidP="00CD04C1">
            <w:pPr>
              <w:pBdr>
                <w:bottom w:val="single" w:sz="12" w:space="1" w:color="auto"/>
              </w:pBd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Реализация основных общеобразовательных программ основного среднего образования</w:t>
            </w:r>
          </w:p>
          <w:p w:rsidR="0062065F" w:rsidRPr="00A3217E" w:rsidRDefault="0062065F" w:rsidP="00CD04C1">
            <w:r w:rsidRPr="00A3217E">
              <w:t>наименование муниципальной услуги</w:t>
            </w:r>
          </w:p>
          <w:p w:rsidR="0062065F" w:rsidRPr="00AF30FC" w:rsidRDefault="0062065F" w:rsidP="009A6A19">
            <w:pPr>
              <w:rPr>
                <w:sz w:val="24"/>
                <w:szCs w:val="24"/>
              </w:rPr>
            </w:pPr>
            <w:r w:rsidRPr="00CD04C1">
              <w:rPr>
                <w:sz w:val="24"/>
                <w:szCs w:val="24"/>
              </w:rPr>
              <w:t xml:space="preserve">- стоимость муниципальной услуги, </w:t>
            </w:r>
            <w:r>
              <w:rPr>
                <w:sz w:val="24"/>
                <w:szCs w:val="24"/>
              </w:rPr>
              <w:t>тысяч рублей</w:t>
            </w:r>
          </w:p>
        </w:tc>
        <w:tc>
          <w:tcPr>
            <w:tcW w:w="1701" w:type="dxa"/>
            <w:vAlign w:val="center"/>
          </w:tcPr>
          <w:p w:rsidR="0062065F" w:rsidRPr="00050583" w:rsidRDefault="0062065F" w:rsidP="00A5494C">
            <w:pPr>
              <w:jc w:val="center"/>
              <w:rPr>
                <w:sz w:val="24"/>
                <w:szCs w:val="24"/>
              </w:rPr>
            </w:pPr>
            <w:r w:rsidRPr="00050583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62065F" w:rsidRPr="00050583" w:rsidRDefault="0062065F" w:rsidP="00A5494C">
            <w:pPr>
              <w:jc w:val="center"/>
              <w:rPr>
                <w:sz w:val="24"/>
                <w:szCs w:val="24"/>
              </w:rPr>
            </w:pPr>
            <w:r w:rsidRPr="00050583">
              <w:rPr>
                <w:sz w:val="24"/>
                <w:szCs w:val="24"/>
              </w:rPr>
              <w:t>65,6</w:t>
            </w:r>
          </w:p>
        </w:tc>
        <w:tc>
          <w:tcPr>
            <w:tcW w:w="1276" w:type="dxa"/>
            <w:vAlign w:val="center"/>
          </w:tcPr>
          <w:p w:rsidR="0062065F" w:rsidRPr="00050583" w:rsidRDefault="0062065F" w:rsidP="00A5494C">
            <w:pPr>
              <w:jc w:val="center"/>
              <w:rPr>
                <w:sz w:val="24"/>
                <w:szCs w:val="24"/>
              </w:rPr>
            </w:pPr>
            <w:r w:rsidRPr="00050583">
              <w:rPr>
                <w:sz w:val="24"/>
                <w:szCs w:val="24"/>
              </w:rPr>
              <w:t>121,1</w:t>
            </w:r>
          </w:p>
        </w:tc>
        <w:tc>
          <w:tcPr>
            <w:tcW w:w="1276" w:type="dxa"/>
            <w:vAlign w:val="center"/>
          </w:tcPr>
          <w:p w:rsidR="0062065F" w:rsidRPr="00050583" w:rsidRDefault="0062065F" w:rsidP="00A5494C">
            <w:pPr>
              <w:jc w:val="center"/>
              <w:rPr>
                <w:sz w:val="24"/>
                <w:szCs w:val="24"/>
              </w:rPr>
            </w:pPr>
            <w:r w:rsidRPr="00050583">
              <w:rPr>
                <w:sz w:val="24"/>
                <w:szCs w:val="24"/>
              </w:rPr>
              <w:t>122,7</w:t>
            </w:r>
          </w:p>
        </w:tc>
        <w:tc>
          <w:tcPr>
            <w:tcW w:w="1275" w:type="dxa"/>
            <w:vAlign w:val="center"/>
          </w:tcPr>
          <w:p w:rsidR="0062065F" w:rsidRPr="00050583" w:rsidRDefault="0062065F" w:rsidP="00A5494C">
            <w:pPr>
              <w:jc w:val="center"/>
              <w:rPr>
                <w:sz w:val="24"/>
                <w:szCs w:val="24"/>
              </w:rPr>
            </w:pPr>
            <w:r w:rsidRPr="00050583">
              <w:rPr>
                <w:sz w:val="24"/>
                <w:szCs w:val="24"/>
              </w:rPr>
              <w:t>123,2</w:t>
            </w:r>
          </w:p>
        </w:tc>
        <w:tc>
          <w:tcPr>
            <w:tcW w:w="1134" w:type="dxa"/>
            <w:vAlign w:val="center"/>
          </w:tcPr>
          <w:p w:rsidR="0062065F" w:rsidRPr="00050583" w:rsidRDefault="0062065F" w:rsidP="00A5494C">
            <w:pPr>
              <w:jc w:val="center"/>
              <w:rPr>
                <w:sz w:val="24"/>
                <w:szCs w:val="24"/>
              </w:rPr>
            </w:pPr>
            <w:r w:rsidRPr="00050583">
              <w:rPr>
                <w:sz w:val="24"/>
                <w:szCs w:val="24"/>
              </w:rPr>
              <w:t>124,3</w:t>
            </w:r>
          </w:p>
        </w:tc>
      </w:tr>
      <w:tr w:rsidR="0062065F" w:rsidRPr="00297F3D" w:rsidTr="00A5494C">
        <w:tc>
          <w:tcPr>
            <w:tcW w:w="993" w:type="dxa"/>
            <w:vMerge/>
          </w:tcPr>
          <w:p w:rsidR="0062065F" w:rsidRDefault="0062065F" w:rsidP="00247E6A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Default="0062065F" w:rsidP="00247E6A">
            <w:pPr>
              <w:pBdr>
                <w:bottom w:val="single" w:sz="12" w:space="1" w:color="auto"/>
              </w:pBdr>
              <w:rPr>
                <w:sz w:val="24"/>
                <w:szCs w:val="24"/>
                <w:u w:val="single"/>
              </w:rPr>
            </w:pPr>
            <w:r w:rsidRPr="00CD04C1">
              <w:rPr>
                <w:sz w:val="24"/>
                <w:szCs w:val="24"/>
              </w:rPr>
              <w:t xml:space="preserve">- количество потребителей, </w:t>
            </w: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701" w:type="dxa"/>
            <w:vAlign w:val="center"/>
          </w:tcPr>
          <w:p w:rsidR="0062065F" w:rsidRPr="00050583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62065F" w:rsidRPr="00050583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</w:p>
        </w:tc>
        <w:tc>
          <w:tcPr>
            <w:tcW w:w="1276" w:type="dxa"/>
            <w:vAlign w:val="center"/>
          </w:tcPr>
          <w:p w:rsidR="0062065F" w:rsidRPr="00050583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</w:t>
            </w:r>
          </w:p>
        </w:tc>
        <w:tc>
          <w:tcPr>
            <w:tcW w:w="1276" w:type="dxa"/>
            <w:vAlign w:val="center"/>
          </w:tcPr>
          <w:p w:rsidR="0062065F" w:rsidRPr="00050583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</w:t>
            </w:r>
          </w:p>
        </w:tc>
        <w:tc>
          <w:tcPr>
            <w:tcW w:w="1275" w:type="dxa"/>
            <w:vAlign w:val="center"/>
          </w:tcPr>
          <w:p w:rsidR="0062065F" w:rsidRPr="00050583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493</w:t>
            </w:r>
          </w:p>
        </w:tc>
        <w:tc>
          <w:tcPr>
            <w:tcW w:w="1134" w:type="dxa"/>
            <w:vAlign w:val="center"/>
          </w:tcPr>
          <w:p w:rsidR="0062065F" w:rsidRPr="00050583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</w:t>
            </w:r>
          </w:p>
        </w:tc>
      </w:tr>
      <w:tr w:rsidR="0062065F" w:rsidRPr="00297F3D" w:rsidTr="00A5494C">
        <w:trPr>
          <w:trHeight w:val="862"/>
        </w:trPr>
        <w:tc>
          <w:tcPr>
            <w:tcW w:w="993" w:type="dxa"/>
            <w:vMerge w:val="restart"/>
          </w:tcPr>
          <w:p w:rsidR="0062065F" w:rsidRPr="00297F3D" w:rsidRDefault="0062065F" w:rsidP="00A3217E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62065F" w:rsidRDefault="0062065F" w:rsidP="00A3217E">
            <w:pPr>
              <w:pBdr>
                <w:bottom w:val="single" w:sz="12" w:space="1" w:color="auto"/>
              </w:pBd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Подготовительные курсы в школу</w:t>
            </w:r>
          </w:p>
          <w:p w:rsidR="0062065F" w:rsidRPr="00A3217E" w:rsidRDefault="0062065F" w:rsidP="00A3217E">
            <w:r w:rsidRPr="00A3217E">
              <w:t xml:space="preserve">наименование </w:t>
            </w:r>
            <w:r>
              <w:t>платной</w:t>
            </w:r>
            <w:r w:rsidRPr="00A3217E">
              <w:t xml:space="preserve"> услуги</w:t>
            </w:r>
          </w:p>
          <w:p w:rsidR="0062065F" w:rsidRPr="00297F3D" w:rsidRDefault="0062065F" w:rsidP="00DC0E38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- стоимость платной услуги, </w:t>
            </w:r>
            <w:r>
              <w:rPr>
                <w:sz w:val="24"/>
                <w:szCs w:val="24"/>
              </w:rPr>
              <w:t>тысяч рублей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</w:tr>
      <w:tr w:rsidR="0062065F" w:rsidRPr="00297F3D" w:rsidTr="00A5494C">
        <w:tc>
          <w:tcPr>
            <w:tcW w:w="993" w:type="dxa"/>
            <w:vMerge/>
          </w:tcPr>
          <w:p w:rsidR="0062065F" w:rsidRPr="00297F3D" w:rsidRDefault="0062065F" w:rsidP="00DC0E38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DC0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количество потребителей, единиц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62065F" w:rsidRPr="00297F3D" w:rsidTr="00A5494C">
        <w:trPr>
          <w:trHeight w:val="862"/>
        </w:trPr>
        <w:tc>
          <w:tcPr>
            <w:tcW w:w="993" w:type="dxa"/>
            <w:vMerge w:val="restart"/>
          </w:tcPr>
          <w:p w:rsidR="0062065F" w:rsidRPr="00297F3D" w:rsidRDefault="0062065F" w:rsidP="00A321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5953" w:type="dxa"/>
          </w:tcPr>
          <w:p w:rsidR="0062065F" w:rsidRDefault="0062065F" w:rsidP="00CD04C1">
            <w:pPr>
              <w:pBdr>
                <w:bottom w:val="single" w:sz="12" w:space="1" w:color="auto"/>
              </w:pBd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Подготовка детей к обучению в школе</w:t>
            </w:r>
          </w:p>
          <w:p w:rsidR="0062065F" w:rsidRPr="00A3217E" w:rsidRDefault="0062065F" w:rsidP="00CD04C1">
            <w:r w:rsidRPr="00A3217E">
              <w:t xml:space="preserve">наименование </w:t>
            </w:r>
            <w:r>
              <w:t>платной</w:t>
            </w:r>
            <w:r w:rsidRPr="00A3217E">
              <w:t xml:space="preserve"> услуги</w:t>
            </w:r>
          </w:p>
          <w:p w:rsidR="0062065F" w:rsidRPr="00DC0E38" w:rsidRDefault="0062065F" w:rsidP="00DC0E38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- стоимость платной  услуги, </w:t>
            </w:r>
            <w:r>
              <w:rPr>
                <w:sz w:val="24"/>
                <w:szCs w:val="24"/>
              </w:rPr>
              <w:t>тысяч рублей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</w:r>
          </w:p>
        </w:tc>
      </w:tr>
      <w:tr w:rsidR="0062065F" w:rsidRPr="00297F3D" w:rsidTr="00A5494C">
        <w:tc>
          <w:tcPr>
            <w:tcW w:w="993" w:type="dxa"/>
            <w:vMerge/>
          </w:tcPr>
          <w:p w:rsidR="0062065F" w:rsidRPr="00297F3D" w:rsidRDefault="0062065F" w:rsidP="00DC0E38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DC0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количество потребителей, единиц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62065F" w:rsidRPr="00297F3D" w:rsidTr="00A5494C">
        <w:trPr>
          <w:trHeight w:val="862"/>
        </w:trPr>
        <w:tc>
          <w:tcPr>
            <w:tcW w:w="993" w:type="dxa"/>
            <w:vMerge w:val="restart"/>
          </w:tcPr>
          <w:p w:rsidR="0062065F" w:rsidRPr="00297F3D" w:rsidRDefault="0062065F" w:rsidP="00A321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5953" w:type="dxa"/>
          </w:tcPr>
          <w:p w:rsidR="0062065F" w:rsidRDefault="0062065F" w:rsidP="00CD04C1">
            <w:pPr>
              <w:pBdr>
                <w:bottom w:val="single" w:sz="12" w:space="1" w:color="auto"/>
              </w:pBd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Подготовительные курсы в ВУЗ</w:t>
            </w:r>
          </w:p>
          <w:p w:rsidR="0062065F" w:rsidRPr="00A3217E" w:rsidRDefault="0062065F" w:rsidP="00CD04C1">
            <w:r w:rsidRPr="00A3217E">
              <w:t xml:space="preserve">наименование </w:t>
            </w:r>
            <w:r>
              <w:t>платной</w:t>
            </w:r>
            <w:r w:rsidRPr="00A3217E">
              <w:t xml:space="preserve"> услуги</w:t>
            </w:r>
          </w:p>
          <w:p w:rsidR="0062065F" w:rsidRPr="00DC0E38" w:rsidRDefault="0062065F" w:rsidP="00DC0E38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- стоимость платной  услуги, </w:t>
            </w:r>
            <w:r>
              <w:rPr>
                <w:sz w:val="24"/>
                <w:szCs w:val="24"/>
              </w:rPr>
              <w:t>тысяч рублей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</w:tr>
      <w:tr w:rsidR="0062065F" w:rsidRPr="00297F3D" w:rsidTr="00A5494C">
        <w:tc>
          <w:tcPr>
            <w:tcW w:w="993" w:type="dxa"/>
            <w:vMerge/>
          </w:tcPr>
          <w:p w:rsidR="0062065F" w:rsidRPr="00297F3D" w:rsidRDefault="0062065F" w:rsidP="00DC0E38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DC0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количество потребителей, единиц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2065F" w:rsidRPr="00297F3D" w:rsidTr="00A5494C">
        <w:trPr>
          <w:trHeight w:val="542"/>
        </w:trPr>
        <w:tc>
          <w:tcPr>
            <w:tcW w:w="993" w:type="dxa"/>
          </w:tcPr>
          <w:p w:rsidR="0062065F" w:rsidRPr="00297F3D" w:rsidRDefault="0062065F" w:rsidP="006357EA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3.</w:t>
            </w:r>
          </w:p>
        </w:tc>
        <w:tc>
          <w:tcPr>
            <w:tcW w:w="5953" w:type="dxa"/>
          </w:tcPr>
          <w:p w:rsidR="0062065F" w:rsidRPr="00297F3D" w:rsidRDefault="0062065F" w:rsidP="00381555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Удовлетворенность населения качеством общего образования, </w:t>
            </w: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617904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617904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</w:tr>
      <w:tr w:rsidR="0062065F" w:rsidRPr="00297F3D" w:rsidTr="00A5494C">
        <w:trPr>
          <w:trHeight w:val="1037"/>
        </w:trPr>
        <w:tc>
          <w:tcPr>
            <w:tcW w:w="993" w:type="dxa"/>
            <w:vMerge w:val="restart"/>
          </w:tcPr>
          <w:p w:rsidR="0062065F" w:rsidRPr="00297F3D" w:rsidRDefault="0062065F" w:rsidP="00A321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297F3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62065F" w:rsidRDefault="0062065F" w:rsidP="00A3217E">
            <w:pPr>
              <w:pBdr>
                <w:bottom w:val="single" w:sz="12" w:space="1" w:color="auto"/>
              </w:pBd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Реализация дополнительных образовательных программ детям</w:t>
            </w:r>
          </w:p>
          <w:p w:rsidR="0062065F" w:rsidRPr="00A3217E" w:rsidRDefault="0062065F" w:rsidP="00A3217E">
            <w:r w:rsidRPr="00A3217E">
              <w:t>наименование муниципальной услуги</w:t>
            </w:r>
          </w:p>
          <w:p w:rsidR="0062065F" w:rsidRPr="00297F3D" w:rsidRDefault="0062065F" w:rsidP="00DC0E38">
            <w:pPr>
              <w:rPr>
                <w:sz w:val="24"/>
                <w:szCs w:val="24"/>
                <w:u w:val="single"/>
              </w:rPr>
            </w:pPr>
            <w:r w:rsidRPr="00A3217E">
              <w:rPr>
                <w:sz w:val="24"/>
                <w:szCs w:val="24"/>
              </w:rPr>
              <w:t xml:space="preserve">- стоимость муниципальной услуги, </w:t>
            </w:r>
            <w:r>
              <w:rPr>
                <w:sz w:val="24"/>
                <w:szCs w:val="24"/>
              </w:rPr>
              <w:t>тысяч рублей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  <w:tc>
          <w:tcPr>
            <w:tcW w:w="1276" w:type="dxa"/>
            <w:vAlign w:val="center"/>
          </w:tcPr>
          <w:p w:rsidR="0062065F" w:rsidRPr="00D63E94" w:rsidRDefault="0062065F" w:rsidP="00A5494C">
            <w:pPr>
              <w:jc w:val="center"/>
              <w:rPr>
                <w:sz w:val="24"/>
                <w:szCs w:val="24"/>
              </w:rPr>
            </w:pPr>
            <w:r w:rsidRPr="00D63E94">
              <w:rPr>
                <w:sz w:val="24"/>
                <w:szCs w:val="24"/>
              </w:rPr>
              <w:t>0,0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center"/>
          </w:tcPr>
          <w:p w:rsidR="0062065F" w:rsidRPr="00D63E94" w:rsidRDefault="0062065F" w:rsidP="00A5494C">
            <w:pPr>
              <w:jc w:val="center"/>
              <w:rPr>
                <w:sz w:val="24"/>
                <w:szCs w:val="24"/>
              </w:rPr>
            </w:pPr>
            <w:r w:rsidRPr="00D63E94">
              <w:rPr>
                <w:sz w:val="24"/>
                <w:szCs w:val="24"/>
              </w:rPr>
              <w:t>0,0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vAlign w:val="center"/>
          </w:tcPr>
          <w:p w:rsidR="0062065F" w:rsidRPr="00D63E94" w:rsidRDefault="0062065F" w:rsidP="00A5494C">
            <w:pPr>
              <w:jc w:val="center"/>
              <w:rPr>
                <w:sz w:val="24"/>
                <w:szCs w:val="24"/>
              </w:rPr>
            </w:pPr>
            <w:r w:rsidRPr="00D63E94">
              <w:rPr>
                <w:sz w:val="24"/>
                <w:szCs w:val="24"/>
              </w:rPr>
              <w:t>0,0</w:t>
            </w:r>
            <w:r>
              <w:rPr>
                <w:sz w:val="24"/>
                <w:szCs w:val="24"/>
              </w:rPr>
              <w:t>0</w:t>
            </w:r>
          </w:p>
        </w:tc>
      </w:tr>
      <w:tr w:rsidR="0062065F" w:rsidRPr="00297F3D" w:rsidTr="00A5494C">
        <w:tc>
          <w:tcPr>
            <w:tcW w:w="993" w:type="dxa"/>
            <w:vMerge/>
          </w:tcPr>
          <w:p w:rsidR="0062065F" w:rsidRPr="00297F3D" w:rsidRDefault="0062065F" w:rsidP="00DC0E38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DC0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количество потребителей, единиц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2472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2065F" w:rsidRPr="00297F3D" w:rsidTr="00A5494C">
        <w:trPr>
          <w:trHeight w:val="1037"/>
        </w:trPr>
        <w:tc>
          <w:tcPr>
            <w:tcW w:w="993" w:type="dxa"/>
            <w:vMerge w:val="restart"/>
          </w:tcPr>
          <w:p w:rsidR="0062065F" w:rsidRDefault="0062065F" w:rsidP="00A321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</w:t>
            </w:r>
          </w:p>
        </w:tc>
        <w:tc>
          <w:tcPr>
            <w:tcW w:w="5953" w:type="dxa"/>
          </w:tcPr>
          <w:p w:rsidR="0062065F" w:rsidRDefault="0062065F" w:rsidP="00C32EE8">
            <w:pPr>
              <w:pBdr>
                <w:bottom w:val="single" w:sz="12" w:space="1" w:color="auto"/>
              </w:pBd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Реализация дополнительных общеразвивающих программ</w:t>
            </w:r>
          </w:p>
          <w:p w:rsidR="0062065F" w:rsidRPr="00A3217E" w:rsidRDefault="0062065F" w:rsidP="00C32EE8">
            <w:r w:rsidRPr="00A3217E">
              <w:t>наименование муниципальной услуги</w:t>
            </w:r>
          </w:p>
          <w:p w:rsidR="0062065F" w:rsidRPr="00DC0E38" w:rsidRDefault="0062065F" w:rsidP="00DC0E38">
            <w:pPr>
              <w:rPr>
                <w:sz w:val="24"/>
                <w:szCs w:val="24"/>
              </w:rPr>
            </w:pPr>
            <w:r w:rsidRPr="00A3217E">
              <w:rPr>
                <w:sz w:val="24"/>
                <w:szCs w:val="24"/>
              </w:rPr>
              <w:t xml:space="preserve">- стоимость муниципальной услуги, </w:t>
            </w:r>
            <w:r>
              <w:rPr>
                <w:sz w:val="24"/>
                <w:szCs w:val="24"/>
              </w:rPr>
              <w:t>тысяч рублей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5328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6,4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5328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11,3</w:t>
            </w:r>
          </w:p>
        </w:tc>
        <w:tc>
          <w:tcPr>
            <w:tcW w:w="1276" w:type="dxa"/>
            <w:vAlign w:val="center"/>
          </w:tcPr>
          <w:p w:rsidR="0062065F" w:rsidRPr="00D63E94" w:rsidRDefault="0062065F" w:rsidP="005328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19,5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20,7</w:t>
            </w:r>
          </w:p>
        </w:tc>
        <w:tc>
          <w:tcPr>
            <w:tcW w:w="1275" w:type="dxa"/>
            <w:vAlign w:val="center"/>
          </w:tcPr>
          <w:p w:rsidR="0062065F" w:rsidRPr="00D63E94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</w:tr>
      <w:tr w:rsidR="0062065F" w:rsidRPr="00297F3D" w:rsidTr="00A5494C">
        <w:tc>
          <w:tcPr>
            <w:tcW w:w="993" w:type="dxa"/>
            <w:vMerge/>
          </w:tcPr>
          <w:p w:rsidR="0062065F" w:rsidRPr="00297F3D" w:rsidRDefault="0062065F" w:rsidP="00DC0E38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DC0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количество потребителей, единиц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5328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2968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5328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2968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5328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2968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5328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2968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5328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2968</w:t>
            </w:r>
          </w:p>
        </w:tc>
      </w:tr>
      <w:tr w:rsidR="0062065F" w:rsidRPr="00297F3D" w:rsidTr="00F57F32">
        <w:trPr>
          <w:trHeight w:val="1037"/>
        </w:trPr>
        <w:tc>
          <w:tcPr>
            <w:tcW w:w="993" w:type="dxa"/>
            <w:vMerge w:val="restart"/>
          </w:tcPr>
          <w:p w:rsidR="0062065F" w:rsidRDefault="0062065F" w:rsidP="00535B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</w:t>
            </w:r>
          </w:p>
        </w:tc>
        <w:tc>
          <w:tcPr>
            <w:tcW w:w="5953" w:type="dxa"/>
          </w:tcPr>
          <w:p w:rsidR="0062065F" w:rsidRDefault="0062065F" w:rsidP="00F57F32">
            <w:pPr>
              <w:pBdr>
                <w:bottom w:val="single" w:sz="12" w:space="1" w:color="auto"/>
              </w:pBd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Представление дополнительного образования детей музыкальной, художественной и эстетической направленности </w:t>
            </w:r>
          </w:p>
          <w:p w:rsidR="0062065F" w:rsidRPr="00A3217E" w:rsidRDefault="0062065F" w:rsidP="00F57F32">
            <w:r w:rsidRPr="00A3217E">
              <w:t xml:space="preserve">наименование </w:t>
            </w:r>
            <w:r>
              <w:t>платной</w:t>
            </w:r>
            <w:r w:rsidRPr="00A3217E">
              <w:t xml:space="preserve"> услуги</w:t>
            </w:r>
          </w:p>
          <w:p w:rsidR="0062065F" w:rsidRPr="00DC0E38" w:rsidRDefault="0062065F" w:rsidP="00F57F32">
            <w:pPr>
              <w:rPr>
                <w:sz w:val="24"/>
                <w:szCs w:val="24"/>
              </w:rPr>
            </w:pPr>
            <w:r w:rsidRPr="00A3217E">
              <w:rPr>
                <w:sz w:val="24"/>
                <w:szCs w:val="24"/>
              </w:rPr>
              <w:t xml:space="preserve">- стоимость муниципальной услуги, </w:t>
            </w:r>
            <w:r>
              <w:rPr>
                <w:sz w:val="24"/>
                <w:szCs w:val="24"/>
              </w:rPr>
              <w:t>тысяч рублей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F57F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F57F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8,1</w:t>
            </w:r>
          </w:p>
        </w:tc>
        <w:tc>
          <w:tcPr>
            <w:tcW w:w="1276" w:type="dxa"/>
            <w:vAlign w:val="center"/>
          </w:tcPr>
          <w:p w:rsidR="0062065F" w:rsidRPr="00D63E94" w:rsidRDefault="0062065F" w:rsidP="00F57F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F57F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</w:t>
            </w:r>
          </w:p>
        </w:tc>
        <w:tc>
          <w:tcPr>
            <w:tcW w:w="1275" w:type="dxa"/>
            <w:vAlign w:val="center"/>
          </w:tcPr>
          <w:p w:rsidR="0062065F" w:rsidRPr="00D63E94" w:rsidRDefault="0062065F" w:rsidP="00F57F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F57F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</w:t>
            </w:r>
          </w:p>
        </w:tc>
      </w:tr>
      <w:tr w:rsidR="0062065F" w:rsidRPr="00297F3D" w:rsidTr="00F57F32">
        <w:tc>
          <w:tcPr>
            <w:tcW w:w="993" w:type="dxa"/>
            <w:vMerge/>
          </w:tcPr>
          <w:p w:rsidR="0062065F" w:rsidRPr="00297F3D" w:rsidRDefault="0062065F" w:rsidP="00F57F32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F57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количество потребителей, единиц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F57F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F57F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F57F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F57F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F57F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F57F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62065F" w:rsidRPr="00297F3D" w:rsidTr="00A5494C">
        <w:trPr>
          <w:trHeight w:val="910"/>
        </w:trPr>
        <w:tc>
          <w:tcPr>
            <w:tcW w:w="993" w:type="dxa"/>
          </w:tcPr>
          <w:p w:rsidR="0062065F" w:rsidRPr="00297F3D" w:rsidRDefault="0062065F" w:rsidP="00A321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953" w:type="dxa"/>
          </w:tcPr>
          <w:p w:rsidR="0062065F" w:rsidRPr="00297F3D" w:rsidRDefault="0062065F" w:rsidP="00DC0E38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Доля детей в возрасте от 5 до 18 лет, получающих услуги по дополнительному образованию – всего</w:t>
            </w:r>
            <w:r>
              <w:rPr>
                <w:sz w:val="24"/>
                <w:szCs w:val="24"/>
              </w:rPr>
              <w:t>, процентов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79,5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79,5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79,6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79,7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79,8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DC0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5а</w:t>
            </w:r>
          </w:p>
        </w:tc>
        <w:tc>
          <w:tcPr>
            <w:tcW w:w="5953" w:type="dxa"/>
          </w:tcPr>
          <w:p w:rsidR="0062065F" w:rsidRPr="00297F3D" w:rsidRDefault="0062065F" w:rsidP="00DC0E38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Доля детей в возрасте от 5 до 18 лет, получающих услуги по дополнительному образованию в муниципальных учреждениях, </w:t>
            </w: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79,5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79,5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79,6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79,7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79,8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6179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297F3D">
              <w:rPr>
                <w:sz w:val="24"/>
                <w:szCs w:val="24"/>
              </w:rPr>
              <w:t>.</w:t>
            </w:r>
          </w:p>
        </w:tc>
        <w:tc>
          <w:tcPr>
            <w:tcW w:w="5953" w:type="dxa"/>
          </w:tcPr>
          <w:p w:rsidR="0062065F" w:rsidRPr="00297F3D" w:rsidRDefault="0062065F" w:rsidP="009F7298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Удовлетворенность населения качеством дополнительного образования, </w:t>
            </w: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96,5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6179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297F3D">
              <w:rPr>
                <w:sz w:val="24"/>
                <w:szCs w:val="24"/>
              </w:rPr>
              <w:t>.</w:t>
            </w:r>
          </w:p>
        </w:tc>
        <w:tc>
          <w:tcPr>
            <w:tcW w:w="5953" w:type="dxa"/>
          </w:tcPr>
          <w:p w:rsidR="0062065F" w:rsidRPr="00297F3D" w:rsidRDefault="0062065F" w:rsidP="009F7298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</w:tr>
      <w:tr w:rsidR="0062065F" w:rsidRPr="00297F3D" w:rsidTr="00A5494C">
        <w:tc>
          <w:tcPr>
            <w:tcW w:w="993" w:type="dxa"/>
            <w:vMerge w:val="restart"/>
          </w:tcPr>
          <w:p w:rsidR="0062065F" w:rsidRPr="00297F3D" w:rsidRDefault="0062065F" w:rsidP="006179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</w:t>
            </w:r>
          </w:p>
        </w:tc>
        <w:tc>
          <w:tcPr>
            <w:tcW w:w="5953" w:type="dxa"/>
          </w:tcPr>
          <w:p w:rsidR="0062065F" w:rsidRDefault="0062065F" w:rsidP="009F7298">
            <w:pPr>
              <w:pBdr>
                <w:bottom w:val="single" w:sz="12" w:space="1" w:color="auto"/>
              </w:pBd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Организация предоставления общедоступного и бесплатного дошкольного образования по основным общеобразовательным программам в муниципальных образовательных организациях, а также создание условий для осуществления присмотра и ухода за детьми, содержания детей в муниципальных образовательных организациях</w:t>
            </w:r>
          </w:p>
          <w:p w:rsidR="0062065F" w:rsidRPr="00A3217E" w:rsidRDefault="0062065F" w:rsidP="009F7298">
            <w:r w:rsidRPr="00A3217E">
              <w:t>наименование муниципальной услуги</w:t>
            </w:r>
          </w:p>
          <w:p w:rsidR="0062065F" w:rsidRPr="00247E6A" w:rsidRDefault="0062065F" w:rsidP="00247E6A">
            <w:pPr>
              <w:rPr>
                <w:sz w:val="24"/>
                <w:szCs w:val="24"/>
              </w:rPr>
            </w:pPr>
            <w:r w:rsidRPr="00A3217E">
              <w:rPr>
                <w:sz w:val="24"/>
                <w:szCs w:val="24"/>
              </w:rPr>
              <w:t xml:space="preserve">- стоимость муниципальной услуги, </w:t>
            </w:r>
            <w:r>
              <w:rPr>
                <w:sz w:val="24"/>
                <w:szCs w:val="24"/>
              </w:rPr>
              <w:t>тысяч рублей</w:t>
            </w:r>
          </w:p>
        </w:tc>
        <w:tc>
          <w:tcPr>
            <w:tcW w:w="1701" w:type="dxa"/>
            <w:vAlign w:val="center"/>
          </w:tcPr>
          <w:p w:rsidR="0062065F" w:rsidRPr="00675AFF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121,3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62065F" w:rsidRPr="00297F3D" w:rsidTr="00A5494C">
        <w:tc>
          <w:tcPr>
            <w:tcW w:w="993" w:type="dxa"/>
            <w:vMerge/>
          </w:tcPr>
          <w:p w:rsidR="0062065F" w:rsidRPr="00297F3D" w:rsidRDefault="0062065F" w:rsidP="00247E6A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247E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количество потребителей, единиц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1345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2065F" w:rsidRPr="00297F3D" w:rsidTr="00A5494C">
        <w:trPr>
          <w:trHeight w:val="1110"/>
        </w:trPr>
        <w:tc>
          <w:tcPr>
            <w:tcW w:w="993" w:type="dxa"/>
            <w:vMerge w:val="restart"/>
          </w:tcPr>
          <w:p w:rsidR="0062065F" w:rsidRDefault="0062065F" w:rsidP="006179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</w:t>
            </w:r>
          </w:p>
        </w:tc>
        <w:tc>
          <w:tcPr>
            <w:tcW w:w="5953" w:type="dxa"/>
          </w:tcPr>
          <w:p w:rsidR="0062065F" w:rsidRDefault="0062065F" w:rsidP="00675AFF">
            <w:pPr>
              <w:pBdr>
                <w:bottom w:val="single" w:sz="12" w:space="1" w:color="auto"/>
              </w:pBd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Реализация основных общеобразовательных программам дошкольного образования</w:t>
            </w:r>
          </w:p>
          <w:p w:rsidR="0062065F" w:rsidRPr="00A3217E" w:rsidRDefault="0062065F" w:rsidP="00675AFF">
            <w:r w:rsidRPr="00A3217E">
              <w:t>наименование муниципальной услуги</w:t>
            </w:r>
          </w:p>
          <w:p w:rsidR="0062065F" w:rsidRDefault="0062065F" w:rsidP="00FC2A1C">
            <w:r w:rsidRPr="00A3217E">
              <w:rPr>
                <w:sz w:val="24"/>
                <w:szCs w:val="24"/>
              </w:rPr>
              <w:t xml:space="preserve">- стоимость муниципальной услуги, </w:t>
            </w:r>
            <w:r>
              <w:rPr>
                <w:sz w:val="24"/>
                <w:szCs w:val="24"/>
              </w:rPr>
              <w:t>тысяч рублей</w:t>
            </w:r>
          </w:p>
        </w:tc>
        <w:tc>
          <w:tcPr>
            <w:tcW w:w="1701" w:type="dxa"/>
            <w:vAlign w:val="center"/>
          </w:tcPr>
          <w:p w:rsidR="0062065F" w:rsidRPr="00675AFF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52,6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105,4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106,2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107,5</w:t>
            </w:r>
          </w:p>
        </w:tc>
      </w:tr>
      <w:tr w:rsidR="0062065F" w:rsidRPr="00297F3D" w:rsidTr="00A5494C">
        <w:tc>
          <w:tcPr>
            <w:tcW w:w="993" w:type="dxa"/>
            <w:vMerge/>
          </w:tcPr>
          <w:p w:rsidR="0062065F" w:rsidRPr="00297F3D" w:rsidRDefault="0062065F" w:rsidP="00FC2A1C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FC2A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количество потребителей, единиц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1328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1374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1413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1416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1415</w:t>
            </w:r>
          </w:p>
        </w:tc>
      </w:tr>
      <w:tr w:rsidR="0062065F" w:rsidRPr="00297F3D" w:rsidTr="00A5494C">
        <w:trPr>
          <w:trHeight w:val="832"/>
        </w:trPr>
        <w:tc>
          <w:tcPr>
            <w:tcW w:w="993" w:type="dxa"/>
            <w:vMerge w:val="restart"/>
          </w:tcPr>
          <w:p w:rsidR="0062065F" w:rsidRDefault="0062065F" w:rsidP="006179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7.3</w:t>
            </w:r>
          </w:p>
        </w:tc>
        <w:tc>
          <w:tcPr>
            <w:tcW w:w="5953" w:type="dxa"/>
          </w:tcPr>
          <w:p w:rsidR="0062065F" w:rsidRDefault="0062065F" w:rsidP="00675AFF">
            <w:pPr>
              <w:pBdr>
                <w:bottom w:val="single" w:sz="12" w:space="1" w:color="auto"/>
              </w:pBd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Присмотр и уход</w:t>
            </w:r>
          </w:p>
          <w:p w:rsidR="0062065F" w:rsidRPr="00A3217E" w:rsidRDefault="0062065F" w:rsidP="00675AFF">
            <w:r w:rsidRPr="00A3217E">
              <w:t>наименование муниципальной услуги</w:t>
            </w:r>
          </w:p>
          <w:p w:rsidR="0062065F" w:rsidRPr="00FC2A1C" w:rsidRDefault="0062065F" w:rsidP="007320C4">
            <w:pPr>
              <w:rPr>
                <w:sz w:val="24"/>
                <w:szCs w:val="24"/>
              </w:rPr>
            </w:pPr>
            <w:r w:rsidRPr="00A3217E">
              <w:rPr>
                <w:sz w:val="24"/>
                <w:szCs w:val="24"/>
              </w:rPr>
              <w:t xml:space="preserve">- стоимость муниципальной услуги, </w:t>
            </w:r>
            <w:r>
              <w:rPr>
                <w:sz w:val="24"/>
                <w:szCs w:val="24"/>
              </w:rPr>
              <w:t>тысяч рублей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</w:t>
            </w:r>
          </w:p>
        </w:tc>
        <w:tc>
          <w:tcPr>
            <w:tcW w:w="1134" w:type="dxa"/>
            <w:vAlign w:val="center"/>
          </w:tcPr>
          <w:p w:rsidR="0062065F" w:rsidRPr="00F82ABF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</w:tr>
      <w:tr w:rsidR="0062065F" w:rsidRPr="00297F3D" w:rsidTr="00A5494C">
        <w:tc>
          <w:tcPr>
            <w:tcW w:w="993" w:type="dxa"/>
            <w:vMerge/>
          </w:tcPr>
          <w:p w:rsidR="0062065F" w:rsidRPr="00297F3D" w:rsidRDefault="0062065F" w:rsidP="00FC2A1C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FC2A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количество потребителей, единиц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1366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1405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1408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1407</w:t>
            </w:r>
          </w:p>
        </w:tc>
      </w:tr>
      <w:tr w:rsidR="0062065F" w:rsidRPr="00297F3D" w:rsidTr="00A5494C">
        <w:trPr>
          <w:trHeight w:val="786"/>
        </w:trPr>
        <w:tc>
          <w:tcPr>
            <w:tcW w:w="993" w:type="dxa"/>
            <w:vMerge w:val="restart"/>
          </w:tcPr>
          <w:p w:rsidR="0062065F" w:rsidRPr="00297F3D" w:rsidRDefault="0062065F" w:rsidP="00A321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</w:t>
            </w:r>
          </w:p>
        </w:tc>
        <w:tc>
          <w:tcPr>
            <w:tcW w:w="5953" w:type="dxa"/>
          </w:tcPr>
          <w:p w:rsidR="0062065F" w:rsidRDefault="0062065F" w:rsidP="00CD2927">
            <w:pPr>
              <w:pBdr>
                <w:bottom w:val="single" w:sz="12" w:space="1" w:color="auto"/>
              </w:pBd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Услуги логопеда</w:t>
            </w:r>
          </w:p>
          <w:p w:rsidR="0062065F" w:rsidRPr="00A3217E" w:rsidRDefault="0062065F" w:rsidP="00CD2927">
            <w:r w:rsidRPr="00A3217E">
              <w:t xml:space="preserve">наименование </w:t>
            </w:r>
            <w:r>
              <w:t>платной</w:t>
            </w:r>
            <w:r w:rsidRPr="00A3217E">
              <w:t xml:space="preserve"> услуги</w:t>
            </w:r>
          </w:p>
          <w:p w:rsidR="0062065F" w:rsidRPr="00297F3D" w:rsidRDefault="0062065F" w:rsidP="00FC2A1C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- стоимость платной  услуги, </w:t>
            </w:r>
            <w:r>
              <w:rPr>
                <w:sz w:val="24"/>
                <w:szCs w:val="24"/>
              </w:rPr>
              <w:t>тысяч рублей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62065F" w:rsidRPr="00297F3D" w:rsidTr="00A5494C">
        <w:tc>
          <w:tcPr>
            <w:tcW w:w="993" w:type="dxa"/>
            <w:vMerge/>
          </w:tcPr>
          <w:p w:rsidR="0062065F" w:rsidRPr="00297F3D" w:rsidRDefault="0062065F" w:rsidP="00FC2A1C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FC2A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количество потребителей, единиц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62065F" w:rsidRPr="00297F3D" w:rsidTr="00A5494C">
        <w:trPr>
          <w:trHeight w:val="825"/>
        </w:trPr>
        <w:tc>
          <w:tcPr>
            <w:tcW w:w="993" w:type="dxa"/>
            <w:vMerge w:val="restart"/>
          </w:tcPr>
          <w:p w:rsidR="0062065F" w:rsidRDefault="0062065F" w:rsidP="002943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</w:t>
            </w:r>
          </w:p>
        </w:tc>
        <w:tc>
          <w:tcPr>
            <w:tcW w:w="5953" w:type="dxa"/>
          </w:tcPr>
          <w:p w:rsidR="0062065F" w:rsidRDefault="0062065F" w:rsidP="002943C7">
            <w:pPr>
              <w:pBdr>
                <w:bottom w:val="single" w:sz="12" w:space="1" w:color="auto"/>
              </w:pBd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Детское художественное творчество</w:t>
            </w:r>
          </w:p>
          <w:p w:rsidR="0062065F" w:rsidRPr="00A3217E" w:rsidRDefault="0062065F" w:rsidP="002943C7">
            <w:r w:rsidRPr="00A3217E">
              <w:t xml:space="preserve">наименование </w:t>
            </w:r>
            <w:r>
              <w:t>платной</w:t>
            </w:r>
            <w:r w:rsidRPr="00A3217E">
              <w:t xml:space="preserve"> услуги</w:t>
            </w:r>
          </w:p>
          <w:p w:rsidR="0062065F" w:rsidRDefault="0062065F" w:rsidP="00EA7BB7">
            <w:r w:rsidRPr="00297F3D">
              <w:rPr>
                <w:sz w:val="24"/>
                <w:szCs w:val="24"/>
              </w:rPr>
              <w:t xml:space="preserve">- стоимость платной  услуги, </w:t>
            </w:r>
            <w:r>
              <w:rPr>
                <w:sz w:val="24"/>
                <w:szCs w:val="24"/>
              </w:rPr>
              <w:t>тысяч рублей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</w:tr>
      <w:tr w:rsidR="0062065F" w:rsidRPr="00297F3D" w:rsidTr="00A5494C">
        <w:tc>
          <w:tcPr>
            <w:tcW w:w="993" w:type="dxa"/>
            <w:vMerge/>
          </w:tcPr>
          <w:p w:rsidR="0062065F" w:rsidRPr="00297F3D" w:rsidRDefault="0062065F" w:rsidP="00A5494C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A549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количество потребителей, единиц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62065F" w:rsidRPr="00297F3D" w:rsidTr="00A5494C">
        <w:trPr>
          <w:trHeight w:val="868"/>
        </w:trPr>
        <w:tc>
          <w:tcPr>
            <w:tcW w:w="993" w:type="dxa"/>
            <w:vMerge w:val="restart"/>
          </w:tcPr>
          <w:p w:rsidR="0062065F" w:rsidRDefault="0062065F" w:rsidP="00A321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</w:t>
            </w:r>
          </w:p>
        </w:tc>
        <w:tc>
          <w:tcPr>
            <w:tcW w:w="5953" w:type="dxa"/>
          </w:tcPr>
          <w:p w:rsidR="0062065F" w:rsidRDefault="0062065F" w:rsidP="002943C7">
            <w:pPr>
              <w:pBdr>
                <w:bottom w:val="single" w:sz="12" w:space="1" w:color="auto"/>
              </w:pBd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Английский язык</w:t>
            </w:r>
          </w:p>
          <w:p w:rsidR="0062065F" w:rsidRPr="00A3217E" w:rsidRDefault="0062065F" w:rsidP="002943C7">
            <w:r w:rsidRPr="00A3217E">
              <w:t xml:space="preserve">наименование </w:t>
            </w:r>
            <w:r>
              <w:t>платной</w:t>
            </w:r>
            <w:r w:rsidRPr="00A3217E">
              <w:t xml:space="preserve"> услуги</w:t>
            </w:r>
          </w:p>
          <w:p w:rsidR="0062065F" w:rsidRDefault="0062065F" w:rsidP="00247E6A">
            <w:r w:rsidRPr="00297F3D">
              <w:rPr>
                <w:sz w:val="24"/>
                <w:szCs w:val="24"/>
              </w:rPr>
              <w:t xml:space="preserve">- стоимость платной  услуги, </w:t>
            </w:r>
            <w:r>
              <w:rPr>
                <w:sz w:val="24"/>
                <w:szCs w:val="24"/>
              </w:rPr>
              <w:t>тысяч рублей</w:t>
            </w:r>
          </w:p>
        </w:tc>
        <w:tc>
          <w:tcPr>
            <w:tcW w:w="1701" w:type="dxa"/>
            <w:vAlign w:val="center"/>
          </w:tcPr>
          <w:p w:rsidR="0062065F" w:rsidRPr="00BC1F52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</w:tr>
      <w:tr w:rsidR="0062065F" w:rsidRPr="00297F3D" w:rsidTr="00A5494C">
        <w:tc>
          <w:tcPr>
            <w:tcW w:w="993" w:type="dxa"/>
            <w:vMerge/>
          </w:tcPr>
          <w:p w:rsidR="0062065F" w:rsidRDefault="0062065F" w:rsidP="00617904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6179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97F3D">
              <w:rPr>
                <w:sz w:val="24"/>
                <w:szCs w:val="24"/>
              </w:rPr>
              <w:t xml:space="preserve">количество потребителей, </w:t>
            </w: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701" w:type="dxa"/>
            <w:vAlign w:val="center"/>
          </w:tcPr>
          <w:p w:rsidR="0062065F" w:rsidRDefault="0062065F" w:rsidP="00C12B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62065F" w:rsidRPr="0086638A" w:rsidRDefault="0062065F" w:rsidP="00C12B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:rsidR="0062065F" w:rsidRPr="0086638A" w:rsidRDefault="0062065F" w:rsidP="00C12B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:rsidR="0062065F" w:rsidRPr="0086638A" w:rsidRDefault="0062065F" w:rsidP="00C12B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75" w:type="dxa"/>
            <w:vAlign w:val="center"/>
          </w:tcPr>
          <w:p w:rsidR="0062065F" w:rsidRPr="0086638A" w:rsidRDefault="0062065F" w:rsidP="00C12B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62065F" w:rsidRPr="0086638A" w:rsidRDefault="0062065F" w:rsidP="00C12B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6179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297F3D">
              <w:rPr>
                <w:sz w:val="24"/>
                <w:szCs w:val="24"/>
              </w:rPr>
              <w:t>.</w:t>
            </w:r>
          </w:p>
        </w:tc>
        <w:tc>
          <w:tcPr>
            <w:tcW w:w="5953" w:type="dxa"/>
          </w:tcPr>
          <w:p w:rsidR="0062065F" w:rsidRPr="00297F3D" w:rsidRDefault="0062065F" w:rsidP="00EA7BB7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Доля детских дошкольных учреждений (кроме муниципальных), оказывающих услуги по дошкольному образованию детей и  получающих средства бюджета муниципального района, </w:t>
            </w:r>
            <w:r>
              <w:rPr>
                <w:sz w:val="24"/>
                <w:szCs w:val="24"/>
              </w:rPr>
              <w:t>процентов</w:t>
            </w:r>
            <w:r w:rsidRPr="00297F3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62065F" w:rsidRDefault="0062065F" w:rsidP="00A5494C">
            <w:pPr>
              <w:jc w:val="center"/>
            </w:pPr>
            <w:r w:rsidRPr="0086638A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62065F" w:rsidRDefault="0062065F" w:rsidP="00A5494C">
            <w:pPr>
              <w:jc w:val="center"/>
            </w:pPr>
            <w:r w:rsidRPr="0086638A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62065F" w:rsidRDefault="0062065F" w:rsidP="00A5494C">
            <w:pPr>
              <w:jc w:val="center"/>
            </w:pPr>
            <w:r w:rsidRPr="0086638A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vAlign w:val="center"/>
          </w:tcPr>
          <w:p w:rsidR="0062065F" w:rsidRDefault="0062065F" w:rsidP="00A5494C">
            <w:pPr>
              <w:jc w:val="center"/>
            </w:pPr>
            <w:r w:rsidRPr="0086638A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62065F" w:rsidRDefault="0062065F" w:rsidP="00A5494C">
            <w:pPr>
              <w:jc w:val="center"/>
            </w:pPr>
            <w:r w:rsidRPr="0086638A">
              <w:rPr>
                <w:sz w:val="24"/>
                <w:szCs w:val="24"/>
              </w:rPr>
              <w:t>0,0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8420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297F3D">
              <w:rPr>
                <w:sz w:val="24"/>
                <w:szCs w:val="24"/>
              </w:rPr>
              <w:t>.</w:t>
            </w:r>
          </w:p>
        </w:tc>
        <w:tc>
          <w:tcPr>
            <w:tcW w:w="5953" w:type="dxa"/>
          </w:tcPr>
          <w:p w:rsidR="0062065F" w:rsidRPr="00297F3D" w:rsidRDefault="0062065F" w:rsidP="007320C4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Численность детей, состоящих на учете для определения в дошкольное образовательное учреждение, </w:t>
            </w: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701" w:type="dxa"/>
            <w:vAlign w:val="center"/>
          </w:tcPr>
          <w:p w:rsidR="0062065F" w:rsidRDefault="0062065F" w:rsidP="00A5494C">
            <w:pPr>
              <w:jc w:val="center"/>
            </w:pPr>
            <w:r w:rsidRPr="00A170D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62065F" w:rsidRDefault="0062065F" w:rsidP="00A5494C">
            <w:pPr>
              <w:jc w:val="center"/>
            </w:pPr>
            <w:r w:rsidRPr="00A170D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62065F" w:rsidRDefault="0062065F" w:rsidP="00A5494C">
            <w:pPr>
              <w:jc w:val="center"/>
            </w:pPr>
            <w:r w:rsidRPr="00A170D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62065F" w:rsidRDefault="0062065F" w:rsidP="00A5494C">
            <w:pPr>
              <w:jc w:val="center"/>
            </w:pPr>
            <w:r w:rsidRPr="00A170D1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62065F" w:rsidRDefault="0062065F" w:rsidP="00A5494C">
            <w:pPr>
              <w:jc w:val="center"/>
            </w:pPr>
            <w:r w:rsidRPr="00A170D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62065F" w:rsidRDefault="0062065F" w:rsidP="00A5494C">
            <w:pPr>
              <w:jc w:val="center"/>
            </w:pPr>
            <w:r w:rsidRPr="00A170D1">
              <w:rPr>
                <w:sz w:val="24"/>
                <w:szCs w:val="24"/>
              </w:rPr>
              <w:t>0</w:t>
            </w:r>
          </w:p>
        </w:tc>
      </w:tr>
      <w:tr w:rsidR="0062065F" w:rsidRPr="00297F3D" w:rsidTr="00A5494C">
        <w:trPr>
          <w:trHeight w:val="506"/>
        </w:trPr>
        <w:tc>
          <w:tcPr>
            <w:tcW w:w="993" w:type="dxa"/>
          </w:tcPr>
          <w:p w:rsidR="0062065F" w:rsidRPr="00297F3D" w:rsidRDefault="0062065F" w:rsidP="006179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297F3D">
              <w:rPr>
                <w:sz w:val="24"/>
                <w:szCs w:val="24"/>
              </w:rPr>
              <w:t>.</w:t>
            </w:r>
          </w:p>
        </w:tc>
        <w:tc>
          <w:tcPr>
            <w:tcW w:w="5953" w:type="dxa"/>
          </w:tcPr>
          <w:p w:rsidR="0062065F" w:rsidRPr="00297F3D" w:rsidRDefault="0062065F" w:rsidP="00CD4A20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Удовлетворенность населения качеством </w:t>
            </w:r>
            <w:r>
              <w:rPr>
                <w:sz w:val="24"/>
                <w:szCs w:val="24"/>
              </w:rPr>
              <w:t>дошкольного</w:t>
            </w:r>
            <w:r w:rsidRPr="00297F3D">
              <w:rPr>
                <w:sz w:val="24"/>
                <w:szCs w:val="24"/>
              </w:rPr>
              <w:t xml:space="preserve"> образования, </w:t>
            </w: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6179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5953" w:type="dxa"/>
          </w:tcPr>
          <w:p w:rsidR="0062065F" w:rsidRPr="00297F3D" w:rsidRDefault="0062065F" w:rsidP="00617904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ОРГАНИЗАЦИЯ ОТДЫХА ДЕТЕЙ В КАНИКУЛЯРНОЕ ВРЕМЯ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</w:tr>
      <w:tr w:rsidR="0062065F" w:rsidRPr="00084AEB" w:rsidTr="00A5494C">
        <w:tc>
          <w:tcPr>
            <w:tcW w:w="993" w:type="dxa"/>
          </w:tcPr>
          <w:p w:rsidR="0062065F" w:rsidRPr="00084AEB" w:rsidRDefault="0062065F" w:rsidP="00247E6A">
            <w:pPr>
              <w:rPr>
                <w:sz w:val="24"/>
                <w:szCs w:val="24"/>
              </w:rPr>
            </w:pPr>
            <w:r w:rsidRPr="00084AEB">
              <w:rPr>
                <w:sz w:val="24"/>
                <w:szCs w:val="24"/>
              </w:rPr>
              <w:t>12.1</w:t>
            </w:r>
          </w:p>
        </w:tc>
        <w:tc>
          <w:tcPr>
            <w:tcW w:w="5953" w:type="dxa"/>
          </w:tcPr>
          <w:p w:rsidR="0062065F" w:rsidRPr="00084AEB" w:rsidRDefault="0062065F" w:rsidP="009C77BC">
            <w:pPr>
              <w:rPr>
                <w:sz w:val="24"/>
                <w:szCs w:val="24"/>
              </w:rPr>
            </w:pPr>
            <w:r w:rsidRPr="00084AEB">
              <w:rPr>
                <w:sz w:val="24"/>
                <w:szCs w:val="24"/>
              </w:rPr>
              <w:t>Доля детей, получивших путевки в загородные оздоровительные лагеря</w:t>
            </w:r>
          </w:p>
        </w:tc>
        <w:tc>
          <w:tcPr>
            <w:tcW w:w="1701" w:type="dxa"/>
            <w:vAlign w:val="center"/>
          </w:tcPr>
          <w:p w:rsidR="0062065F" w:rsidRPr="00084AEB" w:rsidRDefault="0062065F" w:rsidP="00A5494C">
            <w:pPr>
              <w:jc w:val="center"/>
              <w:rPr>
                <w:sz w:val="24"/>
                <w:szCs w:val="24"/>
              </w:rPr>
            </w:pPr>
            <w:r w:rsidRPr="00084AEB">
              <w:rPr>
                <w:sz w:val="24"/>
                <w:szCs w:val="24"/>
              </w:rPr>
              <w:t>21,9</w:t>
            </w:r>
          </w:p>
        </w:tc>
        <w:tc>
          <w:tcPr>
            <w:tcW w:w="1276" w:type="dxa"/>
            <w:vAlign w:val="center"/>
          </w:tcPr>
          <w:p w:rsidR="0062065F" w:rsidRPr="00084AEB" w:rsidRDefault="0062065F" w:rsidP="00A5494C">
            <w:pPr>
              <w:jc w:val="center"/>
              <w:rPr>
                <w:sz w:val="24"/>
                <w:szCs w:val="24"/>
              </w:rPr>
            </w:pPr>
            <w:r w:rsidRPr="00084AEB">
              <w:rPr>
                <w:sz w:val="24"/>
                <w:szCs w:val="24"/>
              </w:rPr>
              <w:t>4,4</w:t>
            </w:r>
          </w:p>
        </w:tc>
        <w:tc>
          <w:tcPr>
            <w:tcW w:w="1276" w:type="dxa"/>
            <w:vAlign w:val="center"/>
          </w:tcPr>
          <w:p w:rsidR="0062065F" w:rsidRPr="00084AEB" w:rsidRDefault="0062065F" w:rsidP="00A5494C">
            <w:pPr>
              <w:jc w:val="center"/>
              <w:rPr>
                <w:sz w:val="24"/>
                <w:szCs w:val="24"/>
              </w:rPr>
            </w:pPr>
            <w:r w:rsidRPr="00084AEB">
              <w:rPr>
                <w:sz w:val="24"/>
                <w:szCs w:val="24"/>
              </w:rPr>
              <w:t>15,1</w:t>
            </w:r>
          </w:p>
        </w:tc>
        <w:tc>
          <w:tcPr>
            <w:tcW w:w="1276" w:type="dxa"/>
            <w:vAlign w:val="center"/>
          </w:tcPr>
          <w:p w:rsidR="0062065F" w:rsidRPr="00084AEB" w:rsidRDefault="0062065F" w:rsidP="00A5494C">
            <w:pPr>
              <w:jc w:val="center"/>
              <w:rPr>
                <w:sz w:val="24"/>
                <w:szCs w:val="24"/>
              </w:rPr>
            </w:pPr>
            <w:r w:rsidRPr="00084AEB">
              <w:rPr>
                <w:sz w:val="24"/>
                <w:szCs w:val="24"/>
              </w:rPr>
              <w:t>15,1</w:t>
            </w:r>
          </w:p>
        </w:tc>
        <w:tc>
          <w:tcPr>
            <w:tcW w:w="1275" w:type="dxa"/>
            <w:vAlign w:val="center"/>
          </w:tcPr>
          <w:p w:rsidR="0062065F" w:rsidRPr="00084AEB" w:rsidRDefault="0062065F" w:rsidP="00A5494C">
            <w:pPr>
              <w:jc w:val="center"/>
              <w:rPr>
                <w:sz w:val="24"/>
                <w:szCs w:val="24"/>
              </w:rPr>
            </w:pPr>
            <w:r w:rsidRPr="00084AEB">
              <w:rPr>
                <w:sz w:val="24"/>
                <w:szCs w:val="24"/>
              </w:rPr>
              <w:t>15,1</w:t>
            </w:r>
          </w:p>
        </w:tc>
        <w:tc>
          <w:tcPr>
            <w:tcW w:w="1134" w:type="dxa"/>
            <w:vAlign w:val="center"/>
          </w:tcPr>
          <w:p w:rsidR="0062065F" w:rsidRPr="00084AEB" w:rsidRDefault="0062065F" w:rsidP="00A5494C">
            <w:pPr>
              <w:jc w:val="center"/>
              <w:rPr>
                <w:sz w:val="24"/>
                <w:szCs w:val="24"/>
              </w:rPr>
            </w:pPr>
            <w:r w:rsidRPr="00084AEB">
              <w:rPr>
                <w:sz w:val="24"/>
                <w:szCs w:val="24"/>
              </w:rPr>
              <w:t>15,1</w:t>
            </w:r>
          </w:p>
        </w:tc>
      </w:tr>
      <w:tr w:rsidR="0062065F" w:rsidRPr="00297F3D" w:rsidTr="00A5494C">
        <w:tc>
          <w:tcPr>
            <w:tcW w:w="993" w:type="dxa"/>
            <w:vMerge w:val="restart"/>
          </w:tcPr>
          <w:p w:rsidR="0062065F" w:rsidRPr="00297F3D" w:rsidRDefault="0062065F" w:rsidP="00247E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297F3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:rsidR="0062065F" w:rsidRPr="00297F3D" w:rsidRDefault="0062065F" w:rsidP="00617904">
            <w:pPr>
              <w:rPr>
                <w:sz w:val="24"/>
                <w:szCs w:val="24"/>
                <w:u w:val="single"/>
              </w:rPr>
            </w:pPr>
            <w:r w:rsidRPr="00297F3D">
              <w:rPr>
                <w:sz w:val="24"/>
                <w:szCs w:val="24"/>
                <w:u w:val="single"/>
              </w:rPr>
              <w:t>Организация отдыха детей в загородных оздоровительных лагерях</w:t>
            </w:r>
          </w:p>
          <w:p w:rsidR="0062065F" w:rsidRPr="00297F3D" w:rsidRDefault="0062065F" w:rsidP="007320C4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- стоимость платной  услуги, </w:t>
            </w:r>
            <w:r>
              <w:rPr>
                <w:sz w:val="24"/>
                <w:szCs w:val="24"/>
              </w:rPr>
              <w:t>тысяч рублей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31,5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33,4</w:t>
            </w:r>
          </w:p>
        </w:tc>
      </w:tr>
      <w:tr w:rsidR="0062065F" w:rsidRPr="00297F3D" w:rsidTr="00A5494C">
        <w:trPr>
          <w:trHeight w:val="383"/>
        </w:trPr>
        <w:tc>
          <w:tcPr>
            <w:tcW w:w="993" w:type="dxa"/>
            <w:vMerge/>
          </w:tcPr>
          <w:p w:rsidR="0062065F" w:rsidRDefault="0062065F" w:rsidP="00617904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247E6A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- количество потребителей, </w:t>
            </w: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701" w:type="dxa"/>
            <w:vAlign w:val="center"/>
          </w:tcPr>
          <w:p w:rsidR="0062065F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</w:tc>
        <w:tc>
          <w:tcPr>
            <w:tcW w:w="1276" w:type="dxa"/>
            <w:vAlign w:val="center"/>
          </w:tcPr>
          <w:p w:rsidR="0062065F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276" w:type="dxa"/>
            <w:vAlign w:val="center"/>
          </w:tcPr>
          <w:p w:rsidR="0062065F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1276" w:type="dxa"/>
            <w:vAlign w:val="center"/>
          </w:tcPr>
          <w:p w:rsidR="0062065F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275" w:type="dxa"/>
            <w:vAlign w:val="center"/>
          </w:tcPr>
          <w:p w:rsidR="0062065F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134" w:type="dxa"/>
            <w:vAlign w:val="center"/>
          </w:tcPr>
          <w:p w:rsidR="0062065F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62065F" w:rsidRPr="00297F3D" w:rsidTr="00A5494C">
        <w:trPr>
          <w:trHeight w:val="383"/>
        </w:trPr>
        <w:tc>
          <w:tcPr>
            <w:tcW w:w="993" w:type="dxa"/>
          </w:tcPr>
          <w:p w:rsidR="0062065F" w:rsidRDefault="0062065F" w:rsidP="00247E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12.3</w:t>
            </w:r>
            <w:r w:rsidRPr="00297F3D">
              <w:rPr>
                <w:sz w:val="24"/>
                <w:szCs w:val="24"/>
              </w:rPr>
              <w:t>.</w:t>
            </w:r>
          </w:p>
        </w:tc>
        <w:tc>
          <w:tcPr>
            <w:tcW w:w="5953" w:type="dxa"/>
          </w:tcPr>
          <w:p w:rsidR="0062065F" w:rsidRPr="00297F3D" w:rsidRDefault="0062065F" w:rsidP="00EA7BB7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Доля детей, получивших путевки</w:t>
            </w:r>
            <w:r>
              <w:rPr>
                <w:sz w:val="24"/>
                <w:szCs w:val="24"/>
              </w:rPr>
              <w:t xml:space="preserve"> в</w:t>
            </w:r>
            <w:r w:rsidRPr="00297F3D">
              <w:rPr>
                <w:sz w:val="24"/>
                <w:szCs w:val="24"/>
              </w:rPr>
              <w:t xml:space="preserve"> оздоровительные лагеря с дневным пребыванием</w:t>
            </w:r>
            <w:r>
              <w:rPr>
                <w:sz w:val="24"/>
                <w:szCs w:val="24"/>
              </w:rPr>
              <w:t>, процентов</w:t>
            </w:r>
          </w:p>
        </w:tc>
        <w:tc>
          <w:tcPr>
            <w:tcW w:w="1701" w:type="dxa"/>
            <w:vAlign w:val="center"/>
          </w:tcPr>
          <w:p w:rsidR="0062065F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58,2</w:t>
            </w:r>
          </w:p>
        </w:tc>
        <w:tc>
          <w:tcPr>
            <w:tcW w:w="1276" w:type="dxa"/>
            <w:vAlign w:val="center"/>
          </w:tcPr>
          <w:p w:rsidR="0062065F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276" w:type="dxa"/>
            <w:vAlign w:val="center"/>
          </w:tcPr>
          <w:p w:rsidR="0062065F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58,5</w:t>
            </w:r>
          </w:p>
        </w:tc>
        <w:tc>
          <w:tcPr>
            <w:tcW w:w="1276" w:type="dxa"/>
            <w:vAlign w:val="center"/>
          </w:tcPr>
          <w:p w:rsidR="0062065F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58,5</w:t>
            </w:r>
          </w:p>
        </w:tc>
        <w:tc>
          <w:tcPr>
            <w:tcW w:w="1275" w:type="dxa"/>
            <w:vAlign w:val="center"/>
          </w:tcPr>
          <w:p w:rsidR="0062065F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58,6</w:t>
            </w:r>
          </w:p>
        </w:tc>
        <w:tc>
          <w:tcPr>
            <w:tcW w:w="1134" w:type="dxa"/>
            <w:vAlign w:val="center"/>
          </w:tcPr>
          <w:p w:rsidR="0062065F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58,8</w:t>
            </w:r>
          </w:p>
        </w:tc>
      </w:tr>
      <w:tr w:rsidR="0062065F" w:rsidRPr="00297F3D" w:rsidTr="00A5494C">
        <w:trPr>
          <w:trHeight w:val="383"/>
        </w:trPr>
        <w:tc>
          <w:tcPr>
            <w:tcW w:w="993" w:type="dxa"/>
            <w:vMerge w:val="restart"/>
          </w:tcPr>
          <w:p w:rsidR="0062065F" w:rsidRPr="00297F3D" w:rsidRDefault="0062065F" w:rsidP="006179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12.4</w:t>
            </w:r>
          </w:p>
        </w:tc>
        <w:tc>
          <w:tcPr>
            <w:tcW w:w="5953" w:type="dxa"/>
          </w:tcPr>
          <w:p w:rsidR="0062065F" w:rsidRPr="00297F3D" w:rsidRDefault="0062065F" w:rsidP="00617904">
            <w:pPr>
              <w:rPr>
                <w:sz w:val="24"/>
                <w:szCs w:val="24"/>
                <w:u w:val="single"/>
              </w:rPr>
            </w:pPr>
            <w:r w:rsidRPr="00297F3D">
              <w:rPr>
                <w:sz w:val="24"/>
                <w:szCs w:val="24"/>
                <w:u w:val="single"/>
              </w:rPr>
              <w:t>Организация отдыха детей в оздоровительных лагерях с дневным пребыванием</w:t>
            </w:r>
          </w:p>
          <w:p w:rsidR="0062065F" w:rsidRPr="00297F3D" w:rsidRDefault="0062065F" w:rsidP="007320C4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- стоимость платной  услуги, </w:t>
            </w:r>
            <w:r>
              <w:rPr>
                <w:sz w:val="24"/>
                <w:szCs w:val="24"/>
              </w:rPr>
              <w:t>тысяч рублей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tabs>
                <w:tab w:val="left" w:pos="307"/>
                <w:tab w:val="center" w:pos="60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4,9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</w:t>
            </w:r>
          </w:p>
        </w:tc>
      </w:tr>
      <w:tr w:rsidR="0062065F" w:rsidRPr="00297F3D" w:rsidTr="00A5494C">
        <w:tc>
          <w:tcPr>
            <w:tcW w:w="993" w:type="dxa"/>
            <w:vMerge/>
          </w:tcPr>
          <w:p w:rsidR="0062065F" w:rsidRPr="0000691D" w:rsidRDefault="0062065F" w:rsidP="00D03187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953" w:type="dxa"/>
          </w:tcPr>
          <w:p w:rsidR="0062065F" w:rsidRPr="0000691D" w:rsidRDefault="0062065F" w:rsidP="00601D1A">
            <w:pPr>
              <w:spacing w:line="240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Pr="00297F3D">
              <w:rPr>
                <w:sz w:val="24"/>
                <w:szCs w:val="24"/>
              </w:rPr>
              <w:t xml:space="preserve">- количество потребителей, </w:t>
            </w: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971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615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00691D" w:rsidRDefault="0062065F" w:rsidP="00D03187">
            <w:pPr>
              <w:rPr>
                <w:b/>
                <w:sz w:val="24"/>
                <w:szCs w:val="24"/>
                <w:lang w:val="en-US"/>
              </w:rPr>
            </w:pPr>
            <w:r w:rsidRPr="0000691D">
              <w:rPr>
                <w:b/>
                <w:sz w:val="24"/>
                <w:szCs w:val="24"/>
                <w:lang w:val="en-US"/>
              </w:rPr>
              <w:t>VII.</w:t>
            </w:r>
          </w:p>
        </w:tc>
        <w:tc>
          <w:tcPr>
            <w:tcW w:w="5953" w:type="dxa"/>
          </w:tcPr>
          <w:p w:rsidR="0062065F" w:rsidRPr="0000691D" w:rsidRDefault="0062065F" w:rsidP="00601D1A">
            <w:pPr>
              <w:spacing w:line="240" w:lineRule="exact"/>
              <w:rPr>
                <w:b/>
                <w:sz w:val="24"/>
                <w:szCs w:val="24"/>
              </w:rPr>
            </w:pPr>
            <w:r w:rsidRPr="0000691D">
              <w:rPr>
                <w:b/>
                <w:sz w:val="24"/>
                <w:szCs w:val="24"/>
              </w:rPr>
              <w:t>Формирование и содержание муниципального архива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D03187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1.</w:t>
            </w:r>
          </w:p>
        </w:tc>
        <w:tc>
          <w:tcPr>
            <w:tcW w:w="5953" w:type="dxa"/>
          </w:tcPr>
          <w:p w:rsidR="0062065F" w:rsidRPr="00297F3D" w:rsidRDefault="0062065F" w:rsidP="00381555">
            <w:pPr>
              <w:spacing w:line="240" w:lineRule="exact"/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Информационное обеспечение граждан и юридических лиц на основе документов архивного фонда Российской Федерации и других архивных документов на территории Верхнебуреинского района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D031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1а</w:t>
            </w:r>
          </w:p>
        </w:tc>
        <w:tc>
          <w:tcPr>
            <w:tcW w:w="5953" w:type="dxa"/>
          </w:tcPr>
          <w:p w:rsidR="0062065F" w:rsidRDefault="0062065F" w:rsidP="00A3217E">
            <w:pPr>
              <w:pBdr>
                <w:bottom w:val="single" w:sz="12" w:space="1" w:color="auto"/>
              </w:pBd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Социально-правовые запросы</w:t>
            </w:r>
          </w:p>
          <w:p w:rsidR="0062065F" w:rsidRPr="00A3217E" w:rsidRDefault="0062065F" w:rsidP="00A3217E">
            <w:r w:rsidRPr="00A3217E">
              <w:t>наименование муниципальной услуги</w:t>
            </w:r>
          </w:p>
          <w:p w:rsidR="0062065F" w:rsidRPr="00297F3D" w:rsidRDefault="0062065F" w:rsidP="00E20D95">
            <w:pPr>
              <w:rPr>
                <w:sz w:val="24"/>
                <w:szCs w:val="24"/>
                <w:u w:val="single"/>
              </w:rPr>
            </w:pPr>
            <w:r w:rsidRPr="00297F3D">
              <w:rPr>
                <w:sz w:val="24"/>
                <w:szCs w:val="24"/>
              </w:rPr>
              <w:t>- количество потребителей услуги, человек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0D26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1б</w:t>
            </w:r>
          </w:p>
        </w:tc>
        <w:tc>
          <w:tcPr>
            <w:tcW w:w="5953" w:type="dxa"/>
          </w:tcPr>
          <w:p w:rsidR="0062065F" w:rsidRDefault="0062065F" w:rsidP="000D26DB">
            <w:pPr>
              <w:pBdr>
                <w:bottom w:val="single" w:sz="12" w:space="1" w:color="auto"/>
              </w:pBd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Тематические запросы</w:t>
            </w:r>
          </w:p>
          <w:p w:rsidR="0062065F" w:rsidRPr="00A3217E" w:rsidRDefault="0062065F" w:rsidP="000D26DB">
            <w:r w:rsidRPr="00A3217E">
              <w:t>наименование муниципальной услуги</w:t>
            </w:r>
          </w:p>
          <w:p w:rsidR="0062065F" w:rsidRPr="00297F3D" w:rsidRDefault="0062065F" w:rsidP="000D26DB">
            <w:pPr>
              <w:rPr>
                <w:sz w:val="24"/>
                <w:szCs w:val="24"/>
                <w:u w:val="single"/>
              </w:rPr>
            </w:pPr>
            <w:r w:rsidRPr="00297F3D">
              <w:rPr>
                <w:sz w:val="24"/>
                <w:szCs w:val="24"/>
              </w:rPr>
              <w:t>- количество потребителей услуги, человек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00691D" w:rsidRDefault="0062065F" w:rsidP="00F129F7">
            <w:pPr>
              <w:rPr>
                <w:b/>
                <w:sz w:val="24"/>
                <w:szCs w:val="24"/>
                <w:lang w:val="en-US"/>
              </w:rPr>
            </w:pPr>
            <w:r w:rsidRPr="0000691D">
              <w:rPr>
                <w:b/>
                <w:sz w:val="24"/>
                <w:szCs w:val="24"/>
                <w:lang w:val="en-US"/>
              </w:rPr>
              <w:t>VIII.</w:t>
            </w:r>
          </w:p>
        </w:tc>
        <w:tc>
          <w:tcPr>
            <w:tcW w:w="5953" w:type="dxa"/>
          </w:tcPr>
          <w:p w:rsidR="0062065F" w:rsidRPr="0000691D" w:rsidRDefault="0062065F" w:rsidP="00F129F7">
            <w:pPr>
              <w:rPr>
                <w:b/>
                <w:sz w:val="24"/>
                <w:szCs w:val="24"/>
              </w:rPr>
            </w:pPr>
            <w:r w:rsidRPr="0000691D">
              <w:rPr>
                <w:b/>
                <w:sz w:val="24"/>
                <w:szCs w:val="24"/>
              </w:rPr>
              <w:t>Создание условий для обеспечения поселений района услугами общественного питания, торговли и бытового обслуживания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6C52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62065F" w:rsidRPr="00297F3D" w:rsidRDefault="0062065F" w:rsidP="006C52C5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Число поселений, нуждающихся в услугах</w:t>
            </w:r>
            <w:r>
              <w:rPr>
                <w:sz w:val="24"/>
                <w:szCs w:val="24"/>
              </w:rPr>
              <w:t xml:space="preserve"> </w:t>
            </w:r>
            <w:r w:rsidRPr="00297F3D">
              <w:rPr>
                <w:sz w:val="24"/>
                <w:szCs w:val="24"/>
              </w:rPr>
              <w:t xml:space="preserve">общественного питания, </w:t>
            </w: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F129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:rsidR="0062065F" w:rsidRPr="00297F3D" w:rsidRDefault="0062065F" w:rsidP="00617904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Число поселений, нуждающихся в услугах бытового обслуживания, </w:t>
            </w: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B36D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B36D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00691D" w:rsidRDefault="0062065F" w:rsidP="00F129F7">
            <w:pPr>
              <w:rPr>
                <w:b/>
                <w:sz w:val="24"/>
                <w:szCs w:val="24"/>
                <w:lang w:val="en-US"/>
              </w:rPr>
            </w:pPr>
            <w:r w:rsidRPr="0000691D">
              <w:rPr>
                <w:b/>
                <w:sz w:val="24"/>
                <w:szCs w:val="24"/>
                <w:lang w:val="en-US"/>
              </w:rPr>
              <w:t>IX.</w:t>
            </w:r>
          </w:p>
        </w:tc>
        <w:tc>
          <w:tcPr>
            <w:tcW w:w="5953" w:type="dxa"/>
          </w:tcPr>
          <w:p w:rsidR="0062065F" w:rsidRPr="0000691D" w:rsidRDefault="0062065F" w:rsidP="00617904">
            <w:pPr>
              <w:rPr>
                <w:b/>
                <w:sz w:val="24"/>
                <w:szCs w:val="24"/>
              </w:rPr>
            </w:pPr>
            <w:r w:rsidRPr="0000691D">
              <w:rPr>
                <w:b/>
                <w:sz w:val="24"/>
                <w:szCs w:val="24"/>
              </w:rPr>
              <w:t>Организация библиотечного обслуживания, созданию условий для обеспечения поселений услугами по организации досуга и услугами организаций культуры и развитию местного традиционного художественного творчества в поселениях района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F129F7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8420F8" w:rsidRDefault="0062065F" w:rsidP="00617904">
            <w:pPr>
              <w:rPr>
                <w:b/>
                <w:sz w:val="24"/>
                <w:szCs w:val="24"/>
              </w:rPr>
            </w:pPr>
            <w:r w:rsidRPr="008420F8">
              <w:rPr>
                <w:b/>
                <w:sz w:val="24"/>
                <w:szCs w:val="24"/>
              </w:rPr>
              <w:t>Организация библиотечного обслуживания межпоселенческими библиотеками, комплектование и обеспечение сохранности  их библиотечных фондов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</w:tr>
      <w:tr w:rsidR="0062065F" w:rsidRPr="00297F3D" w:rsidTr="00A5494C">
        <w:tc>
          <w:tcPr>
            <w:tcW w:w="993" w:type="dxa"/>
            <w:vMerge w:val="restart"/>
          </w:tcPr>
          <w:p w:rsidR="0062065F" w:rsidRPr="00297F3D" w:rsidRDefault="0062065F" w:rsidP="00F129F7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1.</w:t>
            </w:r>
          </w:p>
        </w:tc>
        <w:tc>
          <w:tcPr>
            <w:tcW w:w="5953" w:type="dxa"/>
          </w:tcPr>
          <w:p w:rsidR="0062065F" w:rsidRDefault="0062065F" w:rsidP="00A3217E">
            <w:pPr>
              <w:pBdr>
                <w:bottom w:val="single" w:sz="12" w:space="1" w:color="auto"/>
              </w:pBd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Библиотечное, библиографическое и информационное обслуживание пользователей библиотеки</w:t>
            </w:r>
          </w:p>
          <w:p w:rsidR="0062065F" w:rsidRDefault="0062065F" w:rsidP="00A3217E">
            <w:pPr>
              <w:rPr>
                <w:sz w:val="24"/>
                <w:szCs w:val="24"/>
              </w:rPr>
            </w:pPr>
            <w:r w:rsidRPr="00A3217E">
              <w:t>наименование муниципальной услуги</w:t>
            </w:r>
            <w:r w:rsidRPr="00297F3D">
              <w:rPr>
                <w:sz w:val="24"/>
                <w:szCs w:val="24"/>
              </w:rPr>
              <w:t xml:space="preserve"> </w:t>
            </w:r>
          </w:p>
          <w:p w:rsidR="0062065F" w:rsidRPr="00297F3D" w:rsidRDefault="0062065F" w:rsidP="007320C4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- средняя стоимость услуги</w:t>
            </w:r>
            <w:r>
              <w:rPr>
                <w:sz w:val="24"/>
                <w:szCs w:val="24"/>
              </w:rPr>
              <w:t>, тысяч рублей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</w:tr>
      <w:tr w:rsidR="0062065F" w:rsidRPr="00297F3D" w:rsidTr="00A5494C">
        <w:tc>
          <w:tcPr>
            <w:tcW w:w="993" w:type="dxa"/>
            <w:vMerge/>
          </w:tcPr>
          <w:p w:rsidR="0062065F" w:rsidRPr="00297F3D" w:rsidRDefault="0062065F" w:rsidP="00F129F7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7320C4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- количество потребителей услуги</w:t>
            </w:r>
            <w:r>
              <w:rPr>
                <w:sz w:val="24"/>
                <w:szCs w:val="24"/>
              </w:rPr>
              <w:t>, единиц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14458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6725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10161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13450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13450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13450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2264F1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2.</w:t>
            </w:r>
          </w:p>
        </w:tc>
        <w:tc>
          <w:tcPr>
            <w:tcW w:w="5953" w:type="dxa"/>
          </w:tcPr>
          <w:p w:rsidR="0062065F" w:rsidRPr="00297F3D" w:rsidRDefault="0062065F" w:rsidP="007320C4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Количество проводимых массовых мероприятий</w:t>
            </w:r>
            <w:r>
              <w:rPr>
                <w:sz w:val="24"/>
                <w:szCs w:val="24"/>
              </w:rPr>
              <w:t xml:space="preserve"> по </w:t>
            </w:r>
            <w:r w:rsidRPr="007320C4">
              <w:rPr>
                <w:sz w:val="24"/>
                <w:szCs w:val="24"/>
              </w:rPr>
              <w:t>организации библиотечного обслуживания межпоселенческими библиотеками, комплектование и обеспечение сохранности  их библиотечных фондов</w:t>
            </w:r>
            <w:r>
              <w:rPr>
                <w:sz w:val="24"/>
                <w:szCs w:val="24"/>
              </w:rPr>
              <w:t>, единиц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1890</w:t>
            </w:r>
          </w:p>
        </w:tc>
      </w:tr>
      <w:tr w:rsidR="0062065F" w:rsidRPr="00297F3D" w:rsidTr="00A5494C">
        <w:tc>
          <w:tcPr>
            <w:tcW w:w="993" w:type="dxa"/>
            <w:vMerge w:val="restart"/>
          </w:tcPr>
          <w:p w:rsidR="0062065F" w:rsidRPr="00297F3D" w:rsidRDefault="0062065F" w:rsidP="002264F1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3.</w:t>
            </w:r>
          </w:p>
        </w:tc>
        <w:tc>
          <w:tcPr>
            <w:tcW w:w="5953" w:type="dxa"/>
          </w:tcPr>
          <w:p w:rsidR="0062065F" w:rsidRDefault="0062065F" w:rsidP="00A3217E">
            <w:pPr>
              <w:pBdr>
                <w:bottom w:val="single" w:sz="12" w:space="1" w:color="auto"/>
              </w:pBd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Библиотечное, библиографическое и информационное обслуживание пользователей библиотеки</w:t>
            </w:r>
          </w:p>
          <w:p w:rsidR="0062065F" w:rsidRDefault="0062065F" w:rsidP="00A3217E">
            <w:pPr>
              <w:rPr>
                <w:sz w:val="24"/>
                <w:szCs w:val="24"/>
              </w:rPr>
            </w:pPr>
            <w:r w:rsidRPr="00A3217E">
              <w:t xml:space="preserve">наименование </w:t>
            </w:r>
            <w:r>
              <w:t>платной</w:t>
            </w:r>
            <w:r w:rsidRPr="00A3217E">
              <w:t xml:space="preserve"> услуги</w:t>
            </w:r>
            <w:r w:rsidRPr="00297F3D">
              <w:rPr>
                <w:sz w:val="24"/>
                <w:szCs w:val="24"/>
              </w:rPr>
              <w:t xml:space="preserve"> </w:t>
            </w:r>
          </w:p>
          <w:p w:rsidR="0062065F" w:rsidRPr="00297F3D" w:rsidRDefault="0062065F" w:rsidP="00A3217E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- средняя стоимость платной услуги, </w:t>
            </w:r>
            <w:r>
              <w:rPr>
                <w:sz w:val="24"/>
                <w:szCs w:val="24"/>
              </w:rPr>
              <w:t>тысяч рублей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62065F" w:rsidRPr="00297F3D" w:rsidTr="00A5494C">
        <w:tc>
          <w:tcPr>
            <w:tcW w:w="993" w:type="dxa"/>
            <w:vMerge/>
          </w:tcPr>
          <w:p w:rsidR="0062065F" w:rsidRPr="00297F3D" w:rsidRDefault="0062065F" w:rsidP="002264F1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7320C4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- количество потребителей, </w:t>
            </w: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2264F1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4.</w:t>
            </w:r>
          </w:p>
        </w:tc>
        <w:tc>
          <w:tcPr>
            <w:tcW w:w="5953" w:type="dxa"/>
          </w:tcPr>
          <w:p w:rsidR="0062065F" w:rsidRPr="00297F3D" w:rsidRDefault="0062065F" w:rsidP="007320C4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Доходы от платных услуг</w:t>
            </w:r>
            <w:r>
              <w:rPr>
                <w:sz w:val="24"/>
                <w:szCs w:val="24"/>
              </w:rPr>
              <w:t xml:space="preserve"> по </w:t>
            </w:r>
            <w:r w:rsidRPr="007320C4">
              <w:rPr>
                <w:sz w:val="24"/>
                <w:szCs w:val="24"/>
              </w:rPr>
              <w:t>организации библиотечного обслуживания межпоселенческими библиотеками, комплектование и обеспечение сохранности  их библиотечных фондов,</w:t>
            </w:r>
            <w:r w:rsidRPr="00297F3D">
              <w:rPr>
                <w:sz w:val="24"/>
                <w:szCs w:val="24"/>
              </w:rPr>
              <w:t xml:space="preserve"> тыс</w:t>
            </w:r>
            <w:r>
              <w:rPr>
                <w:sz w:val="24"/>
                <w:szCs w:val="24"/>
              </w:rPr>
              <w:t xml:space="preserve">яч </w:t>
            </w:r>
            <w:r w:rsidRPr="00297F3D">
              <w:rPr>
                <w:sz w:val="24"/>
                <w:szCs w:val="24"/>
              </w:rPr>
              <w:t>рублей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197,3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143,1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180,0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F129F7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8420F8" w:rsidRDefault="0062065F" w:rsidP="002264F1">
            <w:pPr>
              <w:rPr>
                <w:b/>
                <w:sz w:val="24"/>
                <w:szCs w:val="24"/>
              </w:rPr>
            </w:pPr>
            <w:r w:rsidRPr="008420F8">
              <w:rPr>
                <w:b/>
                <w:sz w:val="24"/>
                <w:szCs w:val="24"/>
              </w:rPr>
              <w:t xml:space="preserve">Создание условий для обеспечения поселений, входящих в состав муниципального района, услугами по организации досуга и услугами организаций культуры 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</w:tr>
      <w:tr w:rsidR="0062065F" w:rsidRPr="00297F3D" w:rsidTr="00A5494C">
        <w:tc>
          <w:tcPr>
            <w:tcW w:w="993" w:type="dxa"/>
            <w:vMerge w:val="restart"/>
          </w:tcPr>
          <w:p w:rsidR="0062065F" w:rsidRPr="00297F3D" w:rsidRDefault="0062065F" w:rsidP="00F129F7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5.</w:t>
            </w:r>
          </w:p>
        </w:tc>
        <w:tc>
          <w:tcPr>
            <w:tcW w:w="5953" w:type="dxa"/>
          </w:tcPr>
          <w:p w:rsidR="0062065F" w:rsidRDefault="0062065F" w:rsidP="00A3217E">
            <w:pPr>
              <w:pBdr>
                <w:bottom w:val="single" w:sz="12" w:space="1" w:color="auto"/>
              </w:pBd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  <w:p w:rsidR="0062065F" w:rsidRDefault="0062065F" w:rsidP="00A3217E">
            <w:pPr>
              <w:rPr>
                <w:sz w:val="24"/>
                <w:szCs w:val="24"/>
              </w:rPr>
            </w:pPr>
            <w:r w:rsidRPr="00A3217E">
              <w:t>наименование муниципальной услуги</w:t>
            </w:r>
            <w:r w:rsidRPr="00297F3D">
              <w:rPr>
                <w:sz w:val="24"/>
                <w:szCs w:val="24"/>
              </w:rPr>
              <w:t xml:space="preserve"> </w:t>
            </w:r>
          </w:p>
          <w:p w:rsidR="0062065F" w:rsidRPr="00297F3D" w:rsidRDefault="0062065F" w:rsidP="00A3217E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- средняя стоимость услуги, </w:t>
            </w:r>
            <w:r>
              <w:rPr>
                <w:sz w:val="24"/>
                <w:szCs w:val="24"/>
              </w:rPr>
              <w:t>тысяч рублей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</w:tr>
      <w:tr w:rsidR="0062065F" w:rsidRPr="00297F3D" w:rsidTr="00A5494C">
        <w:tc>
          <w:tcPr>
            <w:tcW w:w="993" w:type="dxa"/>
            <w:vMerge/>
          </w:tcPr>
          <w:p w:rsidR="0062065F" w:rsidRPr="00297F3D" w:rsidRDefault="0062065F" w:rsidP="00F129F7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7320C4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- количество потребителей услуги, </w:t>
            </w: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103276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58729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77451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82950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88922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93500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F129F7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6.</w:t>
            </w:r>
          </w:p>
        </w:tc>
        <w:tc>
          <w:tcPr>
            <w:tcW w:w="5953" w:type="dxa"/>
          </w:tcPr>
          <w:p w:rsidR="0062065F" w:rsidRPr="00297F3D" w:rsidRDefault="0062065F" w:rsidP="00962462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Количество проводимых массовых мероприятий</w:t>
            </w:r>
            <w:r>
              <w:rPr>
                <w:sz w:val="24"/>
                <w:szCs w:val="24"/>
              </w:rPr>
              <w:t xml:space="preserve"> по </w:t>
            </w:r>
            <w:r w:rsidRPr="00962462">
              <w:rPr>
                <w:sz w:val="24"/>
                <w:szCs w:val="24"/>
              </w:rPr>
              <w:t>созданию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  <w:r w:rsidRPr="00297F3D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3292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1756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3190</w:t>
            </w:r>
          </w:p>
        </w:tc>
      </w:tr>
      <w:tr w:rsidR="0062065F" w:rsidRPr="00297F3D" w:rsidTr="00A5494C">
        <w:tc>
          <w:tcPr>
            <w:tcW w:w="993" w:type="dxa"/>
            <w:vMerge w:val="restart"/>
          </w:tcPr>
          <w:p w:rsidR="0062065F" w:rsidRPr="00297F3D" w:rsidRDefault="0062065F" w:rsidP="00F129F7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7.</w:t>
            </w:r>
          </w:p>
        </w:tc>
        <w:tc>
          <w:tcPr>
            <w:tcW w:w="5953" w:type="dxa"/>
          </w:tcPr>
          <w:p w:rsidR="0062065F" w:rsidRDefault="0062065F" w:rsidP="00A3217E">
            <w:pPr>
              <w:pBdr>
                <w:bottom w:val="single" w:sz="12" w:space="1" w:color="auto"/>
              </w:pBd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  <w:p w:rsidR="0062065F" w:rsidRDefault="0062065F" w:rsidP="00A3217E">
            <w:pPr>
              <w:rPr>
                <w:sz w:val="24"/>
                <w:szCs w:val="24"/>
              </w:rPr>
            </w:pPr>
            <w:r w:rsidRPr="00A3217E">
              <w:t xml:space="preserve">наименование </w:t>
            </w:r>
            <w:r>
              <w:t>платной</w:t>
            </w:r>
            <w:r w:rsidRPr="00A3217E">
              <w:t xml:space="preserve"> услуги</w:t>
            </w:r>
            <w:r w:rsidRPr="00297F3D">
              <w:rPr>
                <w:sz w:val="24"/>
                <w:szCs w:val="24"/>
              </w:rPr>
              <w:t xml:space="preserve"> </w:t>
            </w:r>
          </w:p>
          <w:p w:rsidR="0062065F" w:rsidRPr="00297F3D" w:rsidRDefault="0062065F" w:rsidP="00A3217E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- средняя стоимость платной услуги, </w:t>
            </w:r>
            <w:r>
              <w:rPr>
                <w:sz w:val="24"/>
                <w:szCs w:val="24"/>
              </w:rPr>
              <w:t>тысяч рублей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62065F" w:rsidRPr="00297F3D" w:rsidTr="00A5494C">
        <w:tc>
          <w:tcPr>
            <w:tcW w:w="993" w:type="dxa"/>
            <w:vMerge/>
          </w:tcPr>
          <w:p w:rsidR="0062065F" w:rsidRPr="00297F3D" w:rsidRDefault="0062065F" w:rsidP="00F129F7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962462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- количество потребителей, </w:t>
            </w: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28500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14250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28500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28600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28600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28700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F129F7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8.</w:t>
            </w:r>
          </w:p>
        </w:tc>
        <w:tc>
          <w:tcPr>
            <w:tcW w:w="5953" w:type="dxa"/>
          </w:tcPr>
          <w:p w:rsidR="0062065F" w:rsidRPr="00297F3D" w:rsidRDefault="0062065F" w:rsidP="002264F1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Объем муниципальных услуг, организация выполнения которых переданы на основе размещения муниципального заказа, </w:t>
            </w:r>
            <w:r>
              <w:rPr>
                <w:sz w:val="24"/>
                <w:szCs w:val="24"/>
              </w:rPr>
              <w:t>тысяч рублей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62065F" w:rsidRDefault="0062065F" w:rsidP="00A5494C">
            <w:pPr>
              <w:jc w:val="center"/>
            </w:pPr>
            <w:r w:rsidRPr="003741B1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62065F" w:rsidRDefault="0062065F" w:rsidP="00A5494C">
            <w:pPr>
              <w:jc w:val="center"/>
            </w:pPr>
            <w:r w:rsidRPr="003741B1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62065F" w:rsidRDefault="0062065F" w:rsidP="00A5494C">
            <w:pPr>
              <w:jc w:val="center"/>
            </w:pPr>
            <w:r w:rsidRPr="003741B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vAlign w:val="center"/>
          </w:tcPr>
          <w:p w:rsidR="0062065F" w:rsidRDefault="0062065F" w:rsidP="00A5494C">
            <w:pPr>
              <w:jc w:val="center"/>
            </w:pPr>
            <w:r w:rsidRPr="003741B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62065F" w:rsidRDefault="0062065F" w:rsidP="00A5494C">
            <w:pPr>
              <w:jc w:val="center"/>
            </w:pPr>
            <w:r w:rsidRPr="003741B1">
              <w:rPr>
                <w:sz w:val="24"/>
                <w:szCs w:val="24"/>
              </w:rPr>
              <w:t>0,0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F129F7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9.</w:t>
            </w:r>
          </w:p>
        </w:tc>
        <w:tc>
          <w:tcPr>
            <w:tcW w:w="5953" w:type="dxa"/>
          </w:tcPr>
          <w:p w:rsidR="0062065F" w:rsidRPr="00297F3D" w:rsidRDefault="0062065F" w:rsidP="002264F1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Доходы от платных услуг</w:t>
            </w:r>
            <w:r>
              <w:rPr>
                <w:sz w:val="24"/>
                <w:szCs w:val="24"/>
              </w:rPr>
              <w:t xml:space="preserve"> по </w:t>
            </w:r>
            <w:r w:rsidRPr="00962462">
              <w:rPr>
                <w:sz w:val="24"/>
                <w:szCs w:val="24"/>
              </w:rPr>
              <w:t>созданию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  <w:r w:rsidRPr="00297F3D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тысяч рублей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1201,2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932,9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1687,4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F129F7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10.</w:t>
            </w:r>
          </w:p>
        </w:tc>
        <w:tc>
          <w:tcPr>
            <w:tcW w:w="5953" w:type="dxa"/>
          </w:tcPr>
          <w:p w:rsidR="0062065F" w:rsidRPr="00297F3D" w:rsidRDefault="0062065F" w:rsidP="002264F1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Удовлетворенность населения качеством предоставляемых услуг в сфере культуры (качеством культурного обслуживания), </w:t>
            </w: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87,7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84,5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81,9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82,3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82,3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82,3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00691D" w:rsidRDefault="0062065F" w:rsidP="002264F1">
            <w:pPr>
              <w:rPr>
                <w:b/>
                <w:sz w:val="24"/>
                <w:szCs w:val="24"/>
                <w:lang w:val="en-US"/>
              </w:rPr>
            </w:pPr>
            <w:r w:rsidRPr="0000691D">
              <w:rPr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5953" w:type="dxa"/>
          </w:tcPr>
          <w:p w:rsidR="0062065F" w:rsidRPr="0000691D" w:rsidRDefault="0062065F" w:rsidP="00367726">
            <w:pPr>
              <w:jc w:val="both"/>
              <w:rPr>
                <w:b/>
                <w:sz w:val="24"/>
                <w:szCs w:val="24"/>
              </w:rPr>
            </w:pPr>
            <w:r w:rsidRPr="0000691D">
              <w:rPr>
                <w:b/>
                <w:sz w:val="24"/>
                <w:szCs w:val="24"/>
              </w:rPr>
              <w:t xml:space="preserve">Обеспечение условий для развития физической культуры и массового спорта, организация проведения физкультурно-оздоровительных и спортивных мероприятий 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</w:tr>
      <w:tr w:rsidR="0062065F" w:rsidRPr="00297F3D" w:rsidTr="00A5494C">
        <w:tc>
          <w:tcPr>
            <w:tcW w:w="993" w:type="dxa"/>
          </w:tcPr>
          <w:p w:rsidR="0062065F" w:rsidRPr="00367726" w:rsidRDefault="0062065F" w:rsidP="002264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62065F" w:rsidRPr="00367726" w:rsidRDefault="0062065F" w:rsidP="002264F1">
            <w:pPr>
              <w:rPr>
                <w:sz w:val="24"/>
                <w:szCs w:val="24"/>
              </w:rPr>
            </w:pPr>
            <w:r w:rsidRPr="00367726">
              <w:rPr>
                <w:sz w:val="24"/>
                <w:szCs w:val="24"/>
              </w:rPr>
              <w:t>Количество мероприятий по физической культуре и массовому спорту</w:t>
            </w:r>
            <w:r>
              <w:rPr>
                <w:sz w:val="24"/>
                <w:szCs w:val="24"/>
              </w:rPr>
              <w:t>, единиц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00691D" w:rsidRDefault="0062065F" w:rsidP="002264F1">
            <w:pPr>
              <w:rPr>
                <w:b/>
                <w:sz w:val="24"/>
                <w:szCs w:val="24"/>
                <w:lang w:val="en-US"/>
              </w:rPr>
            </w:pPr>
            <w:r w:rsidRPr="0000691D">
              <w:rPr>
                <w:b/>
                <w:sz w:val="24"/>
                <w:szCs w:val="24"/>
                <w:lang w:val="en-US"/>
              </w:rPr>
              <w:t>XI.</w:t>
            </w:r>
          </w:p>
        </w:tc>
        <w:tc>
          <w:tcPr>
            <w:tcW w:w="5953" w:type="dxa"/>
          </w:tcPr>
          <w:p w:rsidR="0062065F" w:rsidRPr="0000691D" w:rsidRDefault="0062065F" w:rsidP="002264F1">
            <w:pPr>
              <w:rPr>
                <w:b/>
                <w:sz w:val="24"/>
                <w:szCs w:val="24"/>
              </w:rPr>
            </w:pPr>
            <w:r w:rsidRPr="0000691D">
              <w:rPr>
                <w:b/>
                <w:sz w:val="24"/>
                <w:szCs w:val="24"/>
              </w:rPr>
              <w:t>Организация проведения мероприятий межпоселенческого характера по работе с детьми и молодёжью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2264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953" w:type="dxa"/>
          </w:tcPr>
          <w:p w:rsidR="0062065F" w:rsidRPr="00297F3D" w:rsidRDefault="0062065F" w:rsidP="006C52C5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Количество мероприятий, акций по работе с детьми и молодёжью в соответствии с муниципальной </w:t>
            </w:r>
            <w:r>
              <w:rPr>
                <w:sz w:val="24"/>
                <w:szCs w:val="24"/>
              </w:rPr>
              <w:t>молодежной политики</w:t>
            </w:r>
            <w:r w:rsidRPr="00297F3D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6F49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6F49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6F49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6F49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6F49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6F49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2264F1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2.</w:t>
            </w:r>
          </w:p>
        </w:tc>
        <w:tc>
          <w:tcPr>
            <w:tcW w:w="5953" w:type="dxa"/>
          </w:tcPr>
          <w:p w:rsidR="0062065F" w:rsidRPr="00297F3D" w:rsidRDefault="0062065F" w:rsidP="006C52C5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бъём финансирования мероприятий</w:t>
            </w:r>
            <w:r w:rsidRPr="00297F3D">
              <w:rPr>
                <w:sz w:val="24"/>
                <w:szCs w:val="24"/>
              </w:rPr>
              <w:t xml:space="preserve"> акций в соответствии с муниципальной программой </w:t>
            </w:r>
            <w:r>
              <w:rPr>
                <w:sz w:val="24"/>
                <w:szCs w:val="24"/>
              </w:rPr>
              <w:t>в сфере молодежного предпринимательства</w:t>
            </w:r>
            <w:r w:rsidRPr="00297F3D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тысяч рублей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16,2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330,0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330,0</w:t>
            </w:r>
          </w:p>
        </w:tc>
        <w:tc>
          <w:tcPr>
            <w:tcW w:w="1134" w:type="dxa"/>
            <w:vAlign w:val="center"/>
          </w:tcPr>
          <w:p w:rsidR="0062065F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360,0</w:t>
            </w:r>
          </w:p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2264F1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3.</w:t>
            </w:r>
          </w:p>
        </w:tc>
        <w:tc>
          <w:tcPr>
            <w:tcW w:w="5953" w:type="dxa"/>
          </w:tcPr>
          <w:p w:rsidR="0062065F" w:rsidRPr="00297F3D" w:rsidRDefault="0062065F" w:rsidP="002264F1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Количество сертификатов, выданным молодым семьям, участвующим в подпрограмме «Обеспечение жильём молодых семей муниципальной программы «Жилище», </w:t>
            </w: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62065F" w:rsidRPr="006A10E7" w:rsidRDefault="0062065F" w:rsidP="00A5494C">
            <w:pPr>
              <w:jc w:val="center"/>
              <w:rPr>
                <w:sz w:val="24"/>
                <w:szCs w:val="24"/>
              </w:rPr>
            </w:pPr>
            <w:r w:rsidRPr="006A10E7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2264F1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4.</w:t>
            </w:r>
          </w:p>
        </w:tc>
        <w:tc>
          <w:tcPr>
            <w:tcW w:w="5953" w:type="dxa"/>
          </w:tcPr>
          <w:p w:rsidR="0062065F" w:rsidRPr="00297F3D" w:rsidRDefault="0062065F" w:rsidP="002264F1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Объём финансирования подпрограммы «Обеспечение жильём молодых семей муниципальной программы «Жилище», </w:t>
            </w:r>
            <w:r>
              <w:rPr>
                <w:sz w:val="24"/>
                <w:szCs w:val="24"/>
              </w:rPr>
              <w:t>тысяч рублей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761,2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1095,9</w:t>
            </w:r>
          </w:p>
        </w:tc>
        <w:tc>
          <w:tcPr>
            <w:tcW w:w="1276" w:type="dxa"/>
            <w:vAlign w:val="center"/>
          </w:tcPr>
          <w:p w:rsidR="0062065F" w:rsidRPr="006A10E7" w:rsidRDefault="0062065F" w:rsidP="00A5494C">
            <w:pPr>
              <w:jc w:val="center"/>
              <w:rPr>
                <w:sz w:val="24"/>
                <w:szCs w:val="24"/>
              </w:rPr>
            </w:pPr>
            <w:r w:rsidRPr="006A10E7">
              <w:rPr>
                <w:sz w:val="24"/>
                <w:szCs w:val="24"/>
              </w:rPr>
              <w:t>1710,0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1361,9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tabs>
                <w:tab w:val="center" w:pos="51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1361,9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1361,9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00691D" w:rsidRDefault="0062065F" w:rsidP="002264F1">
            <w:pPr>
              <w:rPr>
                <w:b/>
                <w:sz w:val="24"/>
                <w:szCs w:val="24"/>
                <w:lang w:val="en-US"/>
              </w:rPr>
            </w:pPr>
            <w:r w:rsidRPr="0000691D">
              <w:rPr>
                <w:b/>
                <w:sz w:val="24"/>
                <w:szCs w:val="24"/>
                <w:lang w:val="en-US"/>
              </w:rPr>
              <w:t>XII.</w:t>
            </w:r>
          </w:p>
        </w:tc>
        <w:tc>
          <w:tcPr>
            <w:tcW w:w="5953" w:type="dxa"/>
          </w:tcPr>
          <w:p w:rsidR="0062065F" w:rsidRPr="0000691D" w:rsidRDefault="0062065F" w:rsidP="002264F1">
            <w:pPr>
              <w:rPr>
                <w:b/>
                <w:sz w:val="24"/>
                <w:szCs w:val="24"/>
              </w:rPr>
            </w:pPr>
            <w:r w:rsidRPr="0000691D">
              <w:rPr>
                <w:b/>
                <w:sz w:val="24"/>
                <w:szCs w:val="24"/>
              </w:rPr>
              <w:t>Размещение муниципального заказа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2264F1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1.</w:t>
            </w:r>
          </w:p>
        </w:tc>
        <w:tc>
          <w:tcPr>
            <w:tcW w:w="5953" w:type="dxa"/>
          </w:tcPr>
          <w:p w:rsidR="0062065F" w:rsidRPr="00297F3D" w:rsidRDefault="0062065F" w:rsidP="006445F3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Объём размещаемого муниципального заказа, </w:t>
            </w:r>
            <w:r>
              <w:rPr>
                <w:sz w:val="24"/>
                <w:szCs w:val="24"/>
              </w:rPr>
              <w:t>тысяч рублей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40982,9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33404,4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67098,4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65000,0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65000,0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65000,0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2264F1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2.</w:t>
            </w:r>
          </w:p>
        </w:tc>
        <w:tc>
          <w:tcPr>
            <w:tcW w:w="5953" w:type="dxa"/>
          </w:tcPr>
          <w:p w:rsidR="0062065F" w:rsidRPr="00297F3D" w:rsidRDefault="0062065F" w:rsidP="002264F1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Количество заключённых контрактов, </w:t>
            </w: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2264F1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3.</w:t>
            </w:r>
          </w:p>
        </w:tc>
        <w:tc>
          <w:tcPr>
            <w:tcW w:w="5953" w:type="dxa"/>
          </w:tcPr>
          <w:p w:rsidR="0062065F" w:rsidRPr="00297F3D" w:rsidRDefault="0062065F" w:rsidP="002264F1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Проведено торгов и запросов котировок, </w:t>
            </w: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2264F1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4.</w:t>
            </w:r>
          </w:p>
        </w:tc>
        <w:tc>
          <w:tcPr>
            <w:tcW w:w="5953" w:type="dxa"/>
          </w:tcPr>
          <w:p w:rsidR="0062065F" w:rsidRPr="00297F3D" w:rsidRDefault="0062065F" w:rsidP="002264F1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 xml:space="preserve">Внесено изменений в контракт, </w:t>
            </w: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2264F1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5.</w:t>
            </w:r>
          </w:p>
        </w:tc>
        <w:tc>
          <w:tcPr>
            <w:tcW w:w="5953" w:type="dxa"/>
          </w:tcPr>
          <w:p w:rsidR="0062065F" w:rsidRPr="00297F3D" w:rsidRDefault="0062065F" w:rsidP="002264F1">
            <w:pPr>
              <w:rPr>
                <w:sz w:val="24"/>
                <w:szCs w:val="24"/>
              </w:rPr>
            </w:pPr>
            <w:r w:rsidRPr="00297F3D">
              <w:rPr>
                <w:sz w:val="24"/>
                <w:szCs w:val="24"/>
              </w:rPr>
              <w:t>Расторгнуто контрактов</w:t>
            </w:r>
            <w:r>
              <w:rPr>
                <w:sz w:val="24"/>
                <w:szCs w:val="24"/>
              </w:rPr>
              <w:t>, единиц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00691D" w:rsidRDefault="0062065F" w:rsidP="002264F1">
            <w:pPr>
              <w:rPr>
                <w:b/>
                <w:sz w:val="24"/>
                <w:szCs w:val="24"/>
                <w:lang w:val="en-US"/>
              </w:rPr>
            </w:pPr>
            <w:r w:rsidRPr="0000691D">
              <w:rPr>
                <w:b/>
                <w:sz w:val="24"/>
                <w:szCs w:val="24"/>
                <w:lang w:val="en-US"/>
              </w:rPr>
              <w:t>XIII.</w:t>
            </w:r>
          </w:p>
        </w:tc>
        <w:tc>
          <w:tcPr>
            <w:tcW w:w="5953" w:type="dxa"/>
          </w:tcPr>
          <w:p w:rsidR="0062065F" w:rsidRPr="0000691D" w:rsidRDefault="0062065F" w:rsidP="002264F1">
            <w:pPr>
              <w:spacing w:line="240" w:lineRule="exact"/>
              <w:rPr>
                <w:b/>
                <w:sz w:val="24"/>
                <w:szCs w:val="24"/>
              </w:rPr>
            </w:pPr>
            <w:r w:rsidRPr="0000691D">
              <w:rPr>
                <w:b/>
                <w:sz w:val="24"/>
                <w:szCs w:val="24"/>
              </w:rPr>
              <w:t>Выравниванию уровня бюджетной обеспеченности поселений за счёт средств бюджета района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2264F1">
            <w:pPr>
              <w:rPr>
                <w:sz w:val="24"/>
                <w:szCs w:val="24"/>
              </w:rPr>
            </w:pPr>
            <w:r w:rsidRPr="00297F3D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5953" w:type="dxa"/>
          </w:tcPr>
          <w:p w:rsidR="0062065F" w:rsidRPr="00297F3D" w:rsidRDefault="0062065F" w:rsidP="002264F1">
            <w:pPr>
              <w:spacing w:line="240" w:lineRule="exact"/>
              <w:rPr>
                <w:sz w:val="24"/>
                <w:szCs w:val="24"/>
              </w:rPr>
            </w:pPr>
            <w:r w:rsidRPr="00297F3D">
              <w:rPr>
                <w:color w:val="000000"/>
                <w:sz w:val="24"/>
                <w:szCs w:val="24"/>
              </w:rPr>
              <w:t xml:space="preserve">Уровень бюджетной обеспеченности в разрезе поселений на одного жителя поселения, </w:t>
            </w:r>
            <w:r>
              <w:rPr>
                <w:color w:val="000000"/>
                <w:sz w:val="24"/>
                <w:szCs w:val="24"/>
              </w:rPr>
              <w:t>рублей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jc w:val="center"/>
              <w:rPr>
                <w:sz w:val="24"/>
                <w:szCs w:val="24"/>
              </w:rPr>
            </w:pP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4B66A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4B66A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Городское поселение "Рабочий поселок "Чегдомын"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1002,58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977,82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977,82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977,82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977,82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4B66A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4B66A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Новоургальское городское поселение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1206,02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1193,86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1193,86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1193,86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1193,86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4B66A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4B66A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Тырминское сельское поселение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501,45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589,60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589,60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589,60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589,60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4B66A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4B66A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Аланапское сельское поселение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654,44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706,68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706,68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706,68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706,68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4B66A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0D26D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поселение "Поселок Алонка"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749,20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1172,32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1172,32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1172,32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1172,32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4B66A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0D26D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97F3D">
              <w:rPr>
                <w:color w:val="000000"/>
                <w:sz w:val="24"/>
                <w:szCs w:val="24"/>
              </w:rPr>
              <w:t>Сельское поселение "Поселок Герби"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456,54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606,55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606,55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606,55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606,55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4B66A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0D26D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97F3D">
              <w:rPr>
                <w:color w:val="000000"/>
                <w:sz w:val="24"/>
                <w:szCs w:val="24"/>
              </w:rPr>
              <w:t>Согдинское сельское поселение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165,67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305,47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305,47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305,47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305,47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4B66A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0D26D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97F3D">
              <w:rPr>
                <w:color w:val="000000"/>
                <w:sz w:val="24"/>
                <w:szCs w:val="24"/>
              </w:rPr>
              <w:t>Сельское поселение "Поселок Софийск"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2377,56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3271,48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3271,48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3271,48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3271,48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4B66A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0D26D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97F3D">
              <w:rPr>
                <w:color w:val="000000"/>
                <w:sz w:val="24"/>
                <w:szCs w:val="24"/>
              </w:rPr>
              <w:t>Среднеургальское сельское поселение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550,30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680,64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680,64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680,64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680,64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4B66A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0D26D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97F3D">
              <w:rPr>
                <w:color w:val="000000"/>
                <w:sz w:val="24"/>
                <w:szCs w:val="24"/>
              </w:rPr>
              <w:t>Сулукское сельское поселение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482,56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802,35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802,35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802,35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802,35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4B66A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0D26D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97F3D">
              <w:rPr>
                <w:color w:val="000000"/>
                <w:sz w:val="24"/>
                <w:szCs w:val="24"/>
              </w:rPr>
              <w:t>Сельское поселение "Село Усть-Ургал"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432,33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849,02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849,02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849,02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849,02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4B66A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0D26D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97F3D">
              <w:rPr>
                <w:color w:val="000000"/>
                <w:sz w:val="24"/>
                <w:szCs w:val="24"/>
              </w:rPr>
              <w:t>Чекундинское сельское поселение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380,75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432,37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432,37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432,37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432,37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4B66A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0D26D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97F3D">
              <w:rPr>
                <w:color w:val="000000"/>
                <w:sz w:val="24"/>
                <w:szCs w:val="24"/>
              </w:rPr>
              <w:t>Сельское поселение "Поселок Этыркэн"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571,13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702,74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702,74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702,74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702,74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4B66A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97F3D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5953" w:type="dxa"/>
          </w:tcPr>
          <w:p w:rsidR="0062065F" w:rsidRPr="00297F3D" w:rsidRDefault="0062065F" w:rsidP="004B66A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97F3D">
              <w:rPr>
                <w:color w:val="000000"/>
                <w:sz w:val="24"/>
                <w:szCs w:val="24"/>
              </w:rPr>
              <w:t xml:space="preserve">Выравнивание бюджетного уровня за счет средств бюджета муниципального района в расчете на одного жителя, в разрезе поселений, </w:t>
            </w:r>
            <w:r>
              <w:rPr>
                <w:color w:val="000000"/>
                <w:sz w:val="24"/>
                <w:szCs w:val="24"/>
              </w:rPr>
              <w:t>рублей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4B66A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0D26D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97F3D">
              <w:rPr>
                <w:color w:val="000000"/>
                <w:sz w:val="24"/>
                <w:szCs w:val="24"/>
              </w:rPr>
              <w:t>Городское поселение "Рабочий поселок Чегдомын"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1144,18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1129,34</w:t>
            </w:r>
          </w:p>
        </w:tc>
        <w:tc>
          <w:tcPr>
            <w:tcW w:w="1276" w:type="dxa"/>
            <w:vAlign w:val="center"/>
          </w:tcPr>
          <w:p w:rsidR="0062065F" w:rsidRDefault="0062065F" w:rsidP="00A5494C">
            <w:pPr>
              <w:jc w:val="center"/>
            </w:pPr>
            <w:r w:rsidRPr="00C5359C">
              <w:rPr>
                <w:color w:val="000000"/>
                <w:sz w:val="24"/>
                <w:szCs w:val="24"/>
              </w:rPr>
              <w:t>1129,34</w:t>
            </w:r>
          </w:p>
        </w:tc>
        <w:tc>
          <w:tcPr>
            <w:tcW w:w="1275" w:type="dxa"/>
            <w:vAlign w:val="center"/>
          </w:tcPr>
          <w:p w:rsidR="0062065F" w:rsidRDefault="0062065F" w:rsidP="00A5494C">
            <w:pPr>
              <w:jc w:val="center"/>
            </w:pPr>
            <w:r w:rsidRPr="00C5359C">
              <w:rPr>
                <w:color w:val="000000"/>
                <w:sz w:val="24"/>
                <w:szCs w:val="24"/>
              </w:rPr>
              <w:t>1129,34</w:t>
            </w:r>
          </w:p>
        </w:tc>
        <w:tc>
          <w:tcPr>
            <w:tcW w:w="1134" w:type="dxa"/>
            <w:vAlign w:val="center"/>
          </w:tcPr>
          <w:p w:rsidR="0062065F" w:rsidRDefault="0062065F" w:rsidP="00A5494C">
            <w:pPr>
              <w:jc w:val="center"/>
            </w:pPr>
            <w:r w:rsidRPr="00C5359C">
              <w:rPr>
                <w:color w:val="000000"/>
                <w:sz w:val="24"/>
                <w:szCs w:val="24"/>
              </w:rPr>
              <w:t>1129,34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4B66A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0D26D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97F3D">
              <w:rPr>
                <w:color w:val="000000"/>
                <w:sz w:val="24"/>
                <w:szCs w:val="24"/>
              </w:rPr>
              <w:t>Новоургальское городское поселение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1212,98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1201,00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1201,00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1201,00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1201,00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4B66A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0D26D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97F3D">
              <w:rPr>
                <w:color w:val="000000"/>
                <w:sz w:val="24"/>
                <w:szCs w:val="24"/>
              </w:rPr>
              <w:t>Тырминское сельское поселение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1092,49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1130,24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1130,24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1130,24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1130,24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4B66A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0D26D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97F3D">
              <w:rPr>
                <w:color w:val="000000"/>
                <w:sz w:val="24"/>
                <w:szCs w:val="24"/>
              </w:rPr>
              <w:t>Аланапское сельское поселение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1108,95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1129,98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1129,98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1129,98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1129,98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4B66A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0D26D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97F3D">
              <w:rPr>
                <w:color w:val="000000"/>
                <w:sz w:val="24"/>
                <w:szCs w:val="24"/>
              </w:rPr>
              <w:t>Сельское поселение "Поселок Алонка"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1118,31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1183,60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1183,60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1183,60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1183,60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4B66A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0D26D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97F3D">
              <w:rPr>
                <w:color w:val="000000"/>
                <w:sz w:val="24"/>
                <w:szCs w:val="24"/>
              </w:rPr>
              <w:t>Сельское поселение "Поселок Герби"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1087,97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1130,18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1130,18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1130,18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1130,18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4B66A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0D26D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97F3D">
              <w:rPr>
                <w:color w:val="000000"/>
                <w:sz w:val="24"/>
                <w:szCs w:val="24"/>
              </w:rPr>
              <w:t>Согдинское сельское поселение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1057,61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1130,92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1130,92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1130,92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1130,92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4B66A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0D26D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97F3D">
              <w:rPr>
                <w:color w:val="000000"/>
                <w:sz w:val="24"/>
                <w:szCs w:val="24"/>
              </w:rPr>
              <w:t>Сельское поселение "Поселок Софийск"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2388,66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3287,08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3287,08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3287,08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3287,08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4B66A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0D26D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97F3D">
              <w:rPr>
                <w:color w:val="000000"/>
                <w:sz w:val="24"/>
                <w:szCs w:val="24"/>
              </w:rPr>
              <w:t>Среднеургальское сельское поселение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1097,68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1130,03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1130,03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1130,03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1130,03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4B66A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0D26D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97F3D">
              <w:rPr>
                <w:color w:val="000000"/>
                <w:sz w:val="24"/>
                <w:szCs w:val="24"/>
              </w:rPr>
              <w:t>Сулукское сельское поселение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1090,64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1129,74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1129,74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1129,74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1129,74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4B66A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0D26D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97F3D">
              <w:rPr>
                <w:color w:val="000000"/>
                <w:sz w:val="24"/>
                <w:szCs w:val="24"/>
              </w:rPr>
              <w:t>Сельское поселение "Село Усть-Ургал"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1085,97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1129,64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1129,64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1129,64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1129,64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4B66A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0D26D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97F3D">
              <w:rPr>
                <w:color w:val="000000"/>
                <w:sz w:val="24"/>
                <w:szCs w:val="24"/>
              </w:rPr>
              <w:t>Чекундинское сельское поселение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1080,08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1130,60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1130,60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1130,60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1130,60</w:t>
            </w:r>
          </w:p>
        </w:tc>
      </w:tr>
      <w:tr w:rsidR="0062065F" w:rsidRPr="00297F3D" w:rsidTr="00A5494C">
        <w:tc>
          <w:tcPr>
            <w:tcW w:w="993" w:type="dxa"/>
          </w:tcPr>
          <w:p w:rsidR="0062065F" w:rsidRPr="00297F3D" w:rsidRDefault="0062065F" w:rsidP="004B66A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:rsidR="0062065F" w:rsidRPr="00297F3D" w:rsidRDefault="0062065F" w:rsidP="000D26D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97F3D">
              <w:rPr>
                <w:color w:val="000000"/>
                <w:sz w:val="24"/>
                <w:szCs w:val="24"/>
              </w:rPr>
              <w:t>Сельское поселение "Поселок Этыркэн"</w:t>
            </w:r>
          </w:p>
        </w:tc>
        <w:tc>
          <w:tcPr>
            <w:tcW w:w="1701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1099,86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1129,97</w:t>
            </w:r>
          </w:p>
        </w:tc>
        <w:tc>
          <w:tcPr>
            <w:tcW w:w="1276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1129,97</w:t>
            </w:r>
          </w:p>
        </w:tc>
        <w:tc>
          <w:tcPr>
            <w:tcW w:w="1275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1129,97</w:t>
            </w:r>
          </w:p>
        </w:tc>
        <w:tc>
          <w:tcPr>
            <w:tcW w:w="1134" w:type="dxa"/>
            <w:vAlign w:val="center"/>
          </w:tcPr>
          <w:p w:rsidR="0062065F" w:rsidRPr="00297F3D" w:rsidRDefault="0062065F" w:rsidP="00A549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1129,97</w:t>
            </w:r>
          </w:p>
        </w:tc>
      </w:tr>
    </w:tbl>
    <w:p w:rsidR="0062065F" w:rsidRDefault="0062065F" w:rsidP="00EA7BB7">
      <w:pPr>
        <w:spacing w:line="240" w:lineRule="exact"/>
        <w:jc w:val="both"/>
      </w:pPr>
    </w:p>
    <w:p w:rsidR="0062065F" w:rsidRDefault="0062065F" w:rsidP="00EA7BB7">
      <w:pPr>
        <w:spacing w:line="240" w:lineRule="exact"/>
        <w:jc w:val="both"/>
      </w:pPr>
    </w:p>
    <w:p w:rsidR="0062065F" w:rsidRDefault="0062065F" w:rsidP="00EA7BB7">
      <w:pPr>
        <w:spacing w:line="240" w:lineRule="exact"/>
        <w:jc w:val="both"/>
      </w:pPr>
    </w:p>
    <w:p w:rsidR="0062065F" w:rsidRDefault="0062065F" w:rsidP="00EA7BB7">
      <w:pPr>
        <w:spacing w:line="240" w:lineRule="exact"/>
        <w:jc w:val="both"/>
      </w:pPr>
    </w:p>
    <w:p w:rsidR="0062065F" w:rsidRPr="006C52C5" w:rsidRDefault="0062065F" w:rsidP="00EA7BB7">
      <w:pPr>
        <w:spacing w:line="240" w:lineRule="exact"/>
        <w:jc w:val="both"/>
        <w:rPr>
          <w:sz w:val="28"/>
          <w:szCs w:val="28"/>
        </w:rPr>
      </w:pPr>
      <w:r w:rsidRPr="006C52C5">
        <w:rPr>
          <w:sz w:val="28"/>
          <w:szCs w:val="28"/>
        </w:rPr>
        <w:t xml:space="preserve">Начальник отдела по экономике и работе </w:t>
      </w:r>
    </w:p>
    <w:p w:rsidR="0062065F" w:rsidRPr="006C52C5" w:rsidRDefault="0062065F" w:rsidP="00EA7BB7">
      <w:pPr>
        <w:spacing w:line="240" w:lineRule="exact"/>
        <w:jc w:val="both"/>
        <w:rPr>
          <w:sz w:val="28"/>
          <w:szCs w:val="28"/>
        </w:rPr>
      </w:pPr>
      <w:r w:rsidRPr="006C52C5">
        <w:rPr>
          <w:sz w:val="28"/>
          <w:szCs w:val="28"/>
        </w:rPr>
        <w:t>с малым бизнесом</w:t>
      </w:r>
      <w:r w:rsidRPr="006C52C5">
        <w:rPr>
          <w:sz w:val="28"/>
          <w:szCs w:val="28"/>
        </w:rPr>
        <w:tab/>
      </w:r>
      <w:r w:rsidRPr="006C52C5">
        <w:rPr>
          <w:sz w:val="28"/>
          <w:szCs w:val="28"/>
        </w:rPr>
        <w:tab/>
      </w:r>
      <w:r w:rsidRPr="006C52C5">
        <w:rPr>
          <w:sz w:val="28"/>
          <w:szCs w:val="28"/>
        </w:rPr>
        <w:tab/>
      </w:r>
      <w:r w:rsidRPr="006C52C5">
        <w:rPr>
          <w:sz w:val="28"/>
          <w:szCs w:val="28"/>
        </w:rPr>
        <w:tab/>
      </w:r>
      <w:r w:rsidRPr="006C52C5">
        <w:rPr>
          <w:sz w:val="28"/>
          <w:szCs w:val="28"/>
        </w:rPr>
        <w:tab/>
      </w:r>
      <w:r w:rsidRPr="006C52C5">
        <w:rPr>
          <w:sz w:val="28"/>
          <w:szCs w:val="28"/>
        </w:rPr>
        <w:tab/>
      </w:r>
      <w:r w:rsidRPr="006C52C5">
        <w:rPr>
          <w:sz w:val="28"/>
          <w:szCs w:val="28"/>
        </w:rPr>
        <w:tab/>
      </w:r>
      <w:r w:rsidRPr="006C52C5">
        <w:rPr>
          <w:sz w:val="28"/>
          <w:szCs w:val="28"/>
        </w:rPr>
        <w:tab/>
      </w:r>
      <w:r w:rsidRPr="006C52C5">
        <w:rPr>
          <w:sz w:val="28"/>
          <w:szCs w:val="28"/>
        </w:rPr>
        <w:tab/>
      </w:r>
      <w:r w:rsidRPr="006C52C5">
        <w:rPr>
          <w:sz w:val="28"/>
          <w:szCs w:val="28"/>
        </w:rPr>
        <w:tab/>
      </w:r>
      <w:r w:rsidRPr="006C52C5">
        <w:rPr>
          <w:sz w:val="28"/>
          <w:szCs w:val="28"/>
        </w:rPr>
        <w:tab/>
      </w:r>
      <w:r w:rsidRPr="006C52C5">
        <w:rPr>
          <w:sz w:val="28"/>
          <w:szCs w:val="28"/>
        </w:rPr>
        <w:tab/>
        <w:t>И.А. Рудык</w:t>
      </w:r>
    </w:p>
    <w:sectPr w:rsidR="0062065F" w:rsidRPr="006C52C5" w:rsidSect="0096143A">
      <w:headerReference w:type="even" r:id="rId7"/>
      <w:headerReference w:type="default" r:id="rId8"/>
      <w:pgSz w:w="16838" w:h="11906" w:orient="landscape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065F" w:rsidRDefault="0062065F">
      <w:r>
        <w:separator/>
      </w:r>
    </w:p>
  </w:endnote>
  <w:endnote w:type="continuationSeparator" w:id="0">
    <w:p w:rsidR="0062065F" w:rsidRDefault="00620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065F" w:rsidRDefault="0062065F">
      <w:r>
        <w:separator/>
      </w:r>
    </w:p>
  </w:footnote>
  <w:footnote w:type="continuationSeparator" w:id="0">
    <w:p w:rsidR="0062065F" w:rsidRDefault="006206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65F" w:rsidRDefault="0062065F" w:rsidP="00BC4B0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:rsidR="0062065F" w:rsidRDefault="0062065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65F" w:rsidRDefault="0062065F" w:rsidP="00BC4B0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13</w:t>
    </w:r>
    <w:r>
      <w:rPr>
        <w:rStyle w:val="PageNumber"/>
      </w:rPr>
      <w:fldChar w:fldCharType="end"/>
    </w:r>
  </w:p>
  <w:p w:rsidR="0062065F" w:rsidRDefault="0062065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22A50"/>
    <w:multiLevelType w:val="hybridMultilevel"/>
    <w:tmpl w:val="91862C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D743E45"/>
    <w:multiLevelType w:val="hybridMultilevel"/>
    <w:tmpl w:val="01E06DA6"/>
    <w:lvl w:ilvl="0" w:tplc="B1442B6A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79A5156"/>
    <w:multiLevelType w:val="hybridMultilevel"/>
    <w:tmpl w:val="5AC6E2FA"/>
    <w:lvl w:ilvl="0" w:tplc="2A569A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7943"/>
    <w:rsid w:val="00005D14"/>
    <w:rsid w:val="0000691D"/>
    <w:rsid w:val="00013840"/>
    <w:rsid w:val="0001390E"/>
    <w:rsid w:val="00014677"/>
    <w:rsid w:val="0002142F"/>
    <w:rsid w:val="00022ADE"/>
    <w:rsid w:val="00030D32"/>
    <w:rsid w:val="00033AF1"/>
    <w:rsid w:val="0004684F"/>
    <w:rsid w:val="00050583"/>
    <w:rsid w:val="00066070"/>
    <w:rsid w:val="00070B49"/>
    <w:rsid w:val="00072292"/>
    <w:rsid w:val="00074105"/>
    <w:rsid w:val="00075316"/>
    <w:rsid w:val="00075B09"/>
    <w:rsid w:val="0007659E"/>
    <w:rsid w:val="0008272D"/>
    <w:rsid w:val="00084AEB"/>
    <w:rsid w:val="00090970"/>
    <w:rsid w:val="0009239E"/>
    <w:rsid w:val="000933C6"/>
    <w:rsid w:val="00097667"/>
    <w:rsid w:val="000A037B"/>
    <w:rsid w:val="000A2F0D"/>
    <w:rsid w:val="000A5E1C"/>
    <w:rsid w:val="000A7570"/>
    <w:rsid w:val="000B3B39"/>
    <w:rsid w:val="000B4B0F"/>
    <w:rsid w:val="000B51C7"/>
    <w:rsid w:val="000D0BDA"/>
    <w:rsid w:val="000D26DB"/>
    <w:rsid w:val="000D3A8D"/>
    <w:rsid w:val="000E165A"/>
    <w:rsid w:val="000E2B94"/>
    <w:rsid w:val="000E39D8"/>
    <w:rsid w:val="000E4248"/>
    <w:rsid w:val="000E70EC"/>
    <w:rsid w:val="000F32BA"/>
    <w:rsid w:val="000F37D1"/>
    <w:rsid w:val="000F49D7"/>
    <w:rsid w:val="000F58BC"/>
    <w:rsid w:val="001008CF"/>
    <w:rsid w:val="001127AA"/>
    <w:rsid w:val="00122381"/>
    <w:rsid w:val="00122808"/>
    <w:rsid w:val="00131954"/>
    <w:rsid w:val="00132619"/>
    <w:rsid w:val="00134BEF"/>
    <w:rsid w:val="00142717"/>
    <w:rsid w:val="0014346E"/>
    <w:rsid w:val="00143D21"/>
    <w:rsid w:val="00150AB6"/>
    <w:rsid w:val="00156F3F"/>
    <w:rsid w:val="001605CF"/>
    <w:rsid w:val="00160B5A"/>
    <w:rsid w:val="00161757"/>
    <w:rsid w:val="00161DC9"/>
    <w:rsid w:val="00162EC5"/>
    <w:rsid w:val="00171DBC"/>
    <w:rsid w:val="001802B3"/>
    <w:rsid w:val="00181C02"/>
    <w:rsid w:val="00181DB2"/>
    <w:rsid w:val="001965E5"/>
    <w:rsid w:val="001A1535"/>
    <w:rsid w:val="001A1D61"/>
    <w:rsid w:val="001A4039"/>
    <w:rsid w:val="001A5BFD"/>
    <w:rsid w:val="001C25C2"/>
    <w:rsid w:val="001C4348"/>
    <w:rsid w:val="001C4E5B"/>
    <w:rsid w:val="001D18CD"/>
    <w:rsid w:val="001D1A23"/>
    <w:rsid w:val="001D4E17"/>
    <w:rsid w:val="001E1FC0"/>
    <w:rsid w:val="001E2F00"/>
    <w:rsid w:val="001E3027"/>
    <w:rsid w:val="001E5F0F"/>
    <w:rsid w:val="001F29F4"/>
    <w:rsid w:val="00200639"/>
    <w:rsid w:val="0020172D"/>
    <w:rsid w:val="00203764"/>
    <w:rsid w:val="00205850"/>
    <w:rsid w:val="00207BDE"/>
    <w:rsid w:val="00211864"/>
    <w:rsid w:val="002119AC"/>
    <w:rsid w:val="0021209C"/>
    <w:rsid w:val="00215C94"/>
    <w:rsid w:val="002161FD"/>
    <w:rsid w:val="00222C1F"/>
    <w:rsid w:val="00225042"/>
    <w:rsid w:val="002264F1"/>
    <w:rsid w:val="002276DA"/>
    <w:rsid w:val="00237943"/>
    <w:rsid w:val="00237BE2"/>
    <w:rsid w:val="00237CA3"/>
    <w:rsid w:val="002452E4"/>
    <w:rsid w:val="00247E6A"/>
    <w:rsid w:val="00255280"/>
    <w:rsid w:val="00255799"/>
    <w:rsid w:val="00257D25"/>
    <w:rsid w:val="00266BA2"/>
    <w:rsid w:val="002715A9"/>
    <w:rsid w:val="00291C75"/>
    <w:rsid w:val="002930B7"/>
    <w:rsid w:val="002941BA"/>
    <w:rsid w:val="002943C7"/>
    <w:rsid w:val="00297F3D"/>
    <w:rsid w:val="002A0A2E"/>
    <w:rsid w:val="002B0A4F"/>
    <w:rsid w:val="002C302C"/>
    <w:rsid w:val="002C30B2"/>
    <w:rsid w:val="002C3770"/>
    <w:rsid w:val="002C3952"/>
    <w:rsid w:val="002C741F"/>
    <w:rsid w:val="002D3097"/>
    <w:rsid w:val="002D4196"/>
    <w:rsid w:val="002D5674"/>
    <w:rsid w:val="002D76F1"/>
    <w:rsid w:val="002E4904"/>
    <w:rsid w:val="002F087F"/>
    <w:rsid w:val="002F2DB3"/>
    <w:rsid w:val="002F5E7E"/>
    <w:rsid w:val="002F7D8C"/>
    <w:rsid w:val="003002ED"/>
    <w:rsid w:val="00302C8E"/>
    <w:rsid w:val="003037F3"/>
    <w:rsid w:val="00303E57"/>
    <w:rsid w:val="003056B2"/>
    <w:rsid w:val="00311246"/>
    <w:rsid w:val="00312EE2"/>
    <w:rsid w:val="00313175"/>
    <w:rsid w:val="003207C5"/>
    <w:rsid w:val="00321666"/>
    <w:rsid w:val="00324D88"/>
    <w:rsid w:val="003372D7"/>
    <w:rsid w:val="0034098F"/>
    <w:rsid w:val="00343D63"/>
    <w:rsid w:val="00344F24"/>
    <w:rsid w:val="00345A58"/>
    <w:rsid w:val="00347973"/>
    <w:rsid w:val="00351B4E"/>
    <w:rsid w:val="00351BC1"/>
    <w:rsid w:val="00351EBC"/>
    <w:rsid w:val="00364B82"/>
    <w:rsid w:val="003659BC"/>
    <w:rsid w:val="003668BE"/>
    <w:rsid w:val="00367726"/>
    <w:rsid w:val="00367B61"/>
    <w:rsid w:val="00371B74"/>
    <w:rsid w:val="003741B1"/>
    <w:rsid w:val="00375FE3"/>
    <w:rsid w:val="00376490"/>
    <w:rsid w:val="00381555"/>
    <w:rsid w:val="00381886"/>
    <w:rsid w:val="00384AB2"/>
    <w:rsid w:val="00387845"/>
    <w:rsid w:val="003900E5"/>
    <w:rsid w:val="00390BEB"/>
    <w:rsid w:val="00393470"/>
    <w:rsid w:val="00393A6F"/>
    <w:rsid w:val="003A19E8"/>
    <w:rsid w:val="003A6A97"/>
    <w:rsid w:val="003B0FC7"/>
    <w:rsid w:val="003B1B1D"/>
    <w:rsid w:val="003B3271"/>
    <w:rsid w:val="003C489A"/>
    <w:rsid w:val="003D0035"/>
    <w:rsid w:val="003D109C"/>
    <w:rsid w:val="003D15AD"/>
    <w:rsid w:val="003D3149"/>
    <w:rsid w:val="003D4E90"/>
    <w:rsid w:val="003E296F"/>
    <w:rsid w:val="003E4597"/>
    <w:rsid w:val="003E48C2"/>
    <w:rsid w:val="003E5712"/>
    <w:rsid w:val="003F0AC0"/>
    <w:rsid w:val="003F1470"/>
    <w:rsid w:val="003F29BA"/>
    <w:rsid w:val="003F4100"/>
    <w:rsid w:val="003F47C7"/>
    <w:rsid w:val="00400BB2"/>
    <w:rsid w:val="004010EF"/>
    <w:rsid w:val="004036DC"/>
    <w:rsid w:val="004044CC"/>
    <w:rsid w:val="00404E50"/>
    <w:rsid w:val="00406956"/>
    <w:rsid w:val="00412B21"/>
    <w:rsid w:val="00415A9B"/>
    <w:rsid w:val="00416233"/>
    <w:rsid w:val="00422765"/>
    <w:rsid w:val="00423E46"/>
    <w:rsid w:val="00427023"/>
    <w:rsid w:val="0044086A"/>
    <w:rsid w:val="00443B66"/>
    <w:rsid w:val="00446905"/>
    <w:rsid w:val="004471F3"/>
    <w:rsid w:val="00450958"/>
    <w:rsid w:val="00451E08"/>
    <w:rsid w:val="004535B9"/>
    <w:rsid w:val="00455706"/>
    <w:rsid w:val="00456FF7"/>
    <w:rsid w:val="004602FC"/>
    <w:rsid w:val="00465FA2"/>
    <w:rsid w:val="004709C8"/>
    <w:rsid w:val="00475174"/>
    <w:rsid w:val="004772F2"/>
    <w:rsid w:val="00477D45"/>
    <w:rsid w:val="00483E19"/>
    <w:rsid w:val="00485D25"/>
    <w:rsid w:val="00487FED"/>
    <w:rsid w:val="004A6733"/>
    <w:rsid w:val="004A7DAF"/>
    <w:rsid w:val="004B2774"/>
    <w:rsid w:val="004B66AE"/>
    <w:rsid w:val="004C06E3"/>
    <w:rsid w:val="004C7E7E"/>
    <w:rsid w:val="004D158C"/>
    <w:rsid w:val="004D2A6D"/>
    <w:rsid w:val="004D4E54"/>
    <w:rsid w:val="004D5E66"/>
    <w:rsid w:val="004E0709"/>
    <w:rsid w:val="004E25CA"/>
    <w:rsid w:val="004F62CB"/>
    <w:rsid w:val="004F7DF7"/>
    <w:rsid w:val="005000CB"/>
    <w:rsid w:val="00500508"/>
    <w:rsid w:val="005079B7"/>
    <w:rsid w:val="00512469"/>
    <w:rsid w:val="00512C67"/>
    <w:rsid w:val="005132F9"/>
    <w:rsid w:val="005152F5"/>
    <w:rsid w:val="00517F96"/>
    <w:rsid w:val="00521B51"/>
    <w:rsid w:val="005301FD"/>
    <w:rsid w:val="005303F6"/>
    <w:rsid w:val="005328EF"/>
    <w:rsid w:val="00535BBC"/>
    <w:rsid w:val="005443AC"/>
    <w:rsid w:val="00547953"/>
    <w:rsid w:val="0055043C"/>
    <w:rsid w:val="005504A3"/>
    <w:rsid w:val="00551949"/>
    <w:rsid w:val="00552ACE"/>
    <w:rsid w:val="00553B86"/>
    <w:rsid w:val="00563D91"/>
    <w:rsid w:val="00566A8B"/>
    <w:rsid w:val="005714B9"/>
    <w:rsid w:val="00580565"/>
    <w:rsid w:val="005828D9"/>
    <w:rsid w:val="0059106F"/>
    <w:rsid w:val="00594B53"/>
    <w:rsid w:val="005A1B83"/>
    <w:rsid w:val="005A51D6"/>
    <w:rsid w:val="005B07B9"/>
    <w:rsid w:val="005B6C72"/>
    <w:rsid w:val="005B6D3A"/>
    <w:rsid w:val="005C69B9"/>
    <w:rsid w:val="005C7D71"/>
    <w:rsid w:val="005D0C81"/>
    <w:rsid w:val="005D14D6"/>
    <w:rsid w:val="005D209E"/>
    <w:rsid w:val="005D36A4"/>
    <w:rsid w:val="005D4DA9"/>
    <w:rsid w:val="005E245E"/>
    <w:rsid w:val="005E29B5"/>
    <w:rsid w:val="005E2ED3"/>
    <w:rsid w:val="005E572A"/>
    <w:rsid w:val="005F15AD"/>
    <w:rsid w:val="005F27E0"/>
    <w:rsid w:val="005F4842"/>
    <w:rsid w:val="005F696F"/>
    <w:rsid w:val="00600566"/>
    <w:rsid w:val="00601D1A"/>
    <w:rsid w:val="00601E6F"/>
    <w:rsid w:val="00602467"/>
    <w:rsid w:val="00603E72"/>
    <w:rsid w:val="00603F48"/>
    <w:rsid w:val="00604F06"/>
    <w:rsid w:val="00611067"/>
    <w:rsid w:val="006128CB"/>
    <w:rsid w:val="00616C4E"/>
    <w:rsid w:val="00617904"/>
    <w:rsid w:val="0062065F"/>
    <w:rsid w:val="00627B05"/>
    <w:rsid w:val="006357EA"/>
    <w:rsid w:val="00636CE5"/>
    <w:rsid w:val="00643FE9"/>
    <w:rsid w:val="006445F3"/>
    <w:rsid w:val="006458BB"/>
    <w:rsid w:val="006513A7"/>
    <w:rsid w:val="00651F75"/>
    <w:rsid w:val="00654EC4"/>
    <w:rsid w:val="0066224A"/>
    <w:rsid w:val="00663DF6"/>
    <w:rsid w:val="00672C11"/>
    <w:rsid w:val="00673779"/>
    <w:rsid w:val="00674185"/>
    <w:rsid w:val="00675AFF"/>
    <w:rsid w:val="006760FA"/>
    <w:rsid w:val="00683886"/>
    <w:rsid w:val="006842AF"/>
    <w:rsid w:val="00685D1D"/>
    <w:rsid w:val="00686678"/>
    <w:rsid w:val="0069097C"/>
    <w:rsid w:val="00695141"/>
    <w:rsid w:val="00696928"/>
    <w:rsid w:val="00696AC6"/>
    <w:rsid w:val="006975DB"/>
    <w:rsid w:val="006A10E7"/>
    <w:rsid w:val="006A281F"/>
    <w:rsid w:val="006A57F8"/>
    <w:rsid w:val="006B5225"/>
    <w:rsid w:val="006B5AD3"/>
    <w:rsid w:val="006B639B"/>
    <w:rsid w:val="006C02CD"/>
    <w:rsid w:val="006C52C5"/>
    <w:rsid w:val="006C55BC"/>
    <w:rsid w:val="006C57B5"/>
    <w:rsid w:val="006E40F3"/>
    <w:rsid w:val="006E6725"/>
    <w:rsid w:val="006F008D"/>
    <w:rsid w:val="006F4906"/>
    <w:rsid w:val="006F4F73"/>
    <w:rsid w:val="006F5E5E"/>
    <w:rsid w:val="00700D8C"/>
    <w:rsid w:val="00703AA1"/>
    <w:rsid w:val="0070408B"/>
    <w:rsid w:val="0070461E"/>
    <w:rsid w:val="00706864"/>
    <w:rsid w:val="00707D2E"/>
    <w:rsid w:val="00712425"/>
    <w:rsid w:val="00717E28"/>
    <w:rsid w:val="00720EFA"/>
    <w:rsid w:val="00721AFD"/>
    <w:rsid w:val="00724060"/>
    <w:rsid w:val="007320C4"/>
    <w:rsid w:val="00737554"/>
    <w:rsid w:val="00742412"/>
    <w:rsid w:val="0075062C"/>
    <w:rsid w:val="00761064"/>
    <w:rsid w:val="0076144C"/>
    <w:rsid w:val="00761745"/>
    <w:rsid w:val="00763EB1"/>
    <w:rsid w:val="00764B4D"/>
    <w:rsid w:val="00766DE4"/>
    <w:rsid w:val="007807E6"/>
    <w:rsid w:val="00780E12"/>
    <w:rsid w:val="00783978"/>
    <w:rsid w:val="0079432C"/>
    <w:rsid w:val="00797F9A"/>
    <w:rsid w:val="007A0933"/>
    <w:rsid w:val="007A350D"/>
    <w:rsid w:val="007B043D"/>
    <w:rsid w:val="007B0CC4"/>
    <w:rsid w:val="007B2040"/>
    <w:rsid w:val="007B4946"/>
    <w:rsid w:val="007C0FE4"/>
    <w:rsid w:val="007C1000"/>
    <w:rsid w:val="007C37B3"/>
    <w:rsid w:val="007E020D"/>
    <w:rsid w:val="007E18AA"/>
    <w:rsid w:val="007E6A9C"/>
    <w:rsid w:val="007F0F47"/>
    <w:rsid w:val="007F3695"/>
    <w:rsid w:val="007F5B9D"/>
    <w:rsid w:val="00802894"/>
    <w:rsid w:val="00805F84"/>
    <w:rsid w:val="00807E1D"/>
    <w:rsid w:val="00810C96"/>
    <w:rsid w:val="008118EA"/>
    <w:rsid w:val="008150B4"/>
    <w:rsid w:val="0081676C"/>
    <w:rsid w:val="008179FC"/>
    <w:rsid w:val="00820B53"/>
    <w:rsid w:val="00824D25"/>
    <w:rsid w:val="00826021"/>
    <w:rsid w:val="00831D7A"/>
    <w:rsid w:val="00840BEF"/>
    <w:rsid w:val="00840C3F"/>
    <w:rsid w:val="008420F8"/>
    <w:rsid w:val="008450B3"/>
    <w:rsid w:val="00845FF6"/>
    <w:rsid w:val="0085352E"/>
    <w:rsid w:val="008543E9"/>
    <w:rsid w:val="00854920"/>
    <w:rsid w:val="00855652"/>
    <w:rsid w:val="0086027B"/>
    <w:rsid w:val="008644AB"/>
    <w:rsid w:val="0086638A"/>
    <w:rsid w:val="00866F06"/>
    <w:rsid w:val="00872C51"/>
    <w:rsid w:val="00877AC3"/>
    <w:rsid w:val="00882745"/>
    <w:rsid w:val="00882F7A"/>
    <w:rsid w:val="00883807"/>
    <w:rsid w:val="00895F5F"/>
    <w:rsid w:val="0089633B"/>
    <w:rsid w:val="0089651C"/>
    <w:rsid w:val="008A0A54"/>
    <w:rsid w:val="008B485C"/>
    <w:rsid w:val="008B58FA"/>
    <w:rsid w:val="008B68B1"/>
    <w:rsid w:val="008B71A6"/>
    <w:rsid w:val="008B7D31"/>
    <w:rsid w:val="008C1898"/>
    <w:rsid w:val="008C5B03"/>
    <w:rsid w:val="008C6FC0"/>
    <w:rsid w:val="008D1250"/>
    <w:rsid w:val="008D3DAC"/>
    <w:rsid w:val="008D7AC8"/>
    <w:rsid w:val="008E34DC"/>
    <w:rsid w:val="008F43CA"/>
    <w:rsid w:val="008F4713"/>
    <w:rsid w:val="008F65E8"/>
    <w:rsid w:val="00906ACA"/>
    <w:rsid w:val="00912629"/>
    <w:rsid w:val="00922F38"/>
    <w:rsid w:val="00923619"/>
    <w:rsid w:val="00923743"/>
    <w:rsid w:val="00932B81"/>
    <w:rsid w:val="00932D84"/>
    <w:rsid w:val="00934887"/>
    <w:rsid w:val="00943EF4"/>
    <w:rsid w:val="00944CE6"/>
    <w:rsid w:val="00952657"/>
    <w:rsid w:val="009551A8"/>
    <w:rsid w:val="00955CBE"/>
    <w:rsid w:val="0096143A"/>
    <w:rsid w:val="00962462"/>
    <w:rsid w:val="00967070"/>
    <w:rsid w:val="00974C17"/>
    <w:rsid w:val="00975119"/>
    <w:rsid w:val="00980D01"/>
    <w:rsid w:val="00981940"/>
    <w:rsid w:val="00983608"/>
    <w:rsid w:val="00984DB3"/>
    <w:rsid w:val="00985D6D"/>
    <w:rsid w:val="00995A0D"/>
    <w:rsid w:val="00997F2B"/>
    <w:rsid w:val="009A2F7F"/>
    <w:rsid w:val="009A6A19"/>
    <w:rsid w:val="009A725C"/>
    <w:rsid w:val="009C2DD7"/>
    <w:rsid w:val="009C60B6"/>
    <w:rsid w:val="009C61DD"/>
    <w:rsid w:val="009C77BC"/>
    <w:rsid w:val="009D0231"/>
    <w:rsid w:val="009D12C2"/>
    <w:rsid w:val="009D1D48"/>
    <w:rsid w:val="009D2A7F"/>
    <w:rsid w:val="009D48A2"/>
    <w:rsid w:val="009D510C"/>
    <w:rsid w:val="009E214C"/>
    <w:rsid w:val="009E3C57"/>
    <w:rsid w:val="009F1AD2"/>
    <w:rsid w:val="009F4F92"/>
    <w:rsid w:val="009F7298"/>
    <w:rsid w:val="00A02B7D"/>
    <w:rsid w:val="00A03C19"/>
    <w:rsid w:val="00A079C9"/>
    <w:rsid w:val="00A07D53"/>
    <w:rsid w:val="00A10F59"/>
    <w:rsid w:val="00A11BC5"/>
    <w:rsid w:val="00A12CA1"/>
    <w:rsid w:val="00A146F7"/>
    <w:rsid w:val="00A15125"/>
    <w:rsid w:val="00A170D1"/>
    <w:rsid w:val="00A2452D"/>
    <w:rsid w:val="00A3217E"/>
    <w:rsid w:val="00A32C22"/>
    <w:rsid w:val="00A403AE"/>
    <w:rsid w:val="00A46F0E"/>
    <w:rsid w:val="00A5494C"/>
    <w:rsid w:val="00A56011"/>
    <w:rsid w:val="00A61E41"/>
    <w:rsid w:val="00A6489C"/>
    <w:rsid w:val="00A71FC8"/>
    <w:rsid w:val="00A72352"/>
    <w:rsid w:val="00A75196"/>
    <w:rsid w:val="00A77E18"/>
    <w:rsid w:val="00A804EF"/>
    <w:rsid w:val="00A80A58"/>
    <w:rsid w:val="00A82B8B"/>
    <w:rsid w:val="00A858D6"/>
    <w:rsid w:val="00A87F79"/>
    <w:rsid w:val="00A91AF9"/>
    <w:rsid w:val="00AA18E9"/>
    <w:rsid w:val="00AA2B39"/>
    <w:rsid w:val="00AA2D50"/>
    <w:rsid w:val="00AA57FF"/>
    <w:rsid w:val="00AA633D"/>
    <w:rsid w:val="00AB0BE0"/>
    <w:rsid w:val="00AB1E3E"/>
    <w:rsid w:val="00AC0CED"/>
    <w:rsid w:val="00AC2D4C"/>
    <w:rsid w:val="00AE34C4"/>
    <w:rsid w:val="00AF0AEF"/>
    <w:rsid w:val="00AF0D08"/>
    <w:rsid w:val="00AF30FC"/>
    <w:rsid w:val="00AF7D4A"/>
    <w:rsid w:val="00B14248"/>
    <w:rsid w:val="00B160F9"/>
    <w:rsid w:val="00B23828"/>
    <w:rsid w:val="00B25FB3"/>
    <w:rsid w:val="00B33715"/>
    <w:rsid w:val="00B3482E"/>
    <w:rsid w:val="00B354DD"/>
    <w:rsid w:val="00B36DAA"/>
    <w:rsid w:val="00B37682"/>
    <w:rsid w:val="00B40B24"/>
    <w:rsid w:val="00B44681"/>
    <w:rsid w:val="00B47300"/>
    <w:rsid w:val="00B508C5"/>
    <w:rsid w:val="00B52A37"/>
    <w:rsid w:val="00B533BD"/>
    <w:rsid w:val="00B5377A"/>
    <w:rsid w:val="00B55A30"/>
    <w:rsid w:val="00B57E62"/>
    <w:rsid w:val="00B61ED2"/>
    <w:rsid w:val="00B64E78"/>
    <w:rsid w:val="00B76B74"/>
    <w:rsid w:val="00B76DB8"/>
    <w:rsid w:val="00B77A74"/>
    <w:rsid w:val="00B82A23"/>
    <w:rsid w:val="00B85BEF"/>
    <w:rsid w:val="00B91854"/>
    <w:rsid w:val="00BA09AA"/>
    <w:rsid w:val="00BA3AF6"/>
    <w:rsid w:val="00BA58DB"/>
    <w:rsid w:val="00BA6767"/>
    <w:rsid w:val="00BB7ECF"/>
    <w:rsid w:val="00BC1F52"/>
    <w:rsid w:val="00BC1F5A"/>
    <w:rsid w:val="00BC4B01"/>
    <w:rsid w:val="00BC5407"/>
    <w:rsid w:val="00BC5A2D"/>
    <w:rsid w:val="00BC5D33"/>
    <w:rsid w:val="00BC6117"/>
    <w:rsid w:val="00BD0FA7"/>
    <w:rsid w:val="00BE02EC"/>
    <w:rsid w:val="00BE10D1"/>
    <w:rsid w:val="00BF3409"/>
    <w:rsid w:val="00C040DC"/>
    <w:rsid w:val="00C06DCB"/>
    <w:rsid w:val="00C07BE6"/>
    <w:rsid w:val="00C12BCD"/>
    <w:rsid w:val="00C14756"/>
    <w:rsid w:val="00C15ABE"/>
    <w:rsid w:val="00C201DA"/>
    <w:rsid w:val="00C20532"/>
    <w:rsid w:val="00C22802"/>
    <w:rsid w:val="00C232AC"/>
    <w:rsid w:val="00C26810"/>
    <w:rsid w:val="00C32EE8"/>
    <w:rsid w:val="00C36C70"/>
    <w:rsid w:val="00C375B8"/>
    <w:rsid w:val="00C43F56"/>
    <w:rsid w:val="00C4598F"/>
    <w:rsid w:val="00C50EF8"/>
    <w:rsid w:val="00C51899"/>
    <w:rsid w:val="00C5359C"/>
    <w:rsid w:val="00C6209A"/>
    <w:rsid w:val="00C65580"/>
    <w:rsid w:val="00C665CA"/>
    <w:rsid w:val="00C70B5D"/>
    <w:rsid w:val="00C7320C"/>
    <w:rsid w:val="00C744FB"/>
    <w:rsid w:val="00C7484B"/>
    <w:rsid w:val="00C841C4"/>
    <w:rsid w:val="00C845CA"/>
    <w:rsid w:val="00C87BA8"/>
    <w:rsid w:val="00C96D87"/>
    <w:rsid w:val="00CA67C9"/>
    <w:rsid w:val="00CA798A"/>
    <w:rsid w:val="00CB247D"/>
    <w:rsid w:val="00CC1B77"/>
    <w:rsid w:val="00CD0178"/>
    <w:rsid w:val="00CD04C1"/>
    <w:rsid w:val="00CD2927"/>
    <w:rsid w:val="00CD3739"/>
    <w:rsid w:val="00CD4A20"/>
    <w:rsid w:val="00CE2B40"/>
    <w:rsid w:val="00CF3EC0"/>
    <w:rsid w:val="00CF6CFB"/>
    <w:rsid w:val="00D02B01"/>
    <w:rsid w:val="00D03187"/>
    <w:rsid w:val="00D04112"/>
    <w:rsid w:val="00D15EFA"/>
    <w:rsid w:val="00D16B94"/>
    <w:rsid w:val="00D220F8"/>
    <w:rsid w:val="00D254B9"/>
    <w:rsid w:val="00D308CC"/>
    <w:rsid w:val="00D30E8A"/>
    <w:rsid w:val="00D35EFB"/>
    <w:rsid w:val="00D457DF"/>
    <w:rsid w:val="00D472FF"/>
    <w:rsid w:val="00D53460"/>
    <w:rsid w:val="00D54BA9"/>
    <w:rsid w:val="00D5509C"/>
    <w:rsid w:val="00D56A35"/>
    <w:rsid w:val="00D611B5"/>
    <w:rsid w:val="00D637A5"/>
    <w:rsid w:val="00D63E94"/>
    <w:rsid w:val="00D6668E"/>
    <w:rsid w:val="00D670F5"/>
    <w:rsid w:val="00D67A95"/>
    <w:rsid w:val="00D7128A"/>
    <w:rsid w:val="00D7159B"/>
    <w:rsid w:val="00D7637C"/>
    <w:rsid w:val="00D80FF5"/>
    <w:rsid w:val="00D81A22"/>
    <w:rsid w:val="00D8400A"/>
    <w:rsid w:val="00D86B6E"/>
    <w:rsid w:val="00D948BD"/>
    <w:rsid w:val="00D97744"/>
    <w:rsid w:val="00DA2430"/>
    <w:rsid w:val="00DB0C3D"/>
    <w:rsid w:val="00DB1945"/>
    <w:rsid w:val="00DB2601"/>
    <w:rsid w:val="00DB5353"/>
    <w:rsid w:val="00DB5C2C"/>
    <w:rsid w:val="00DC0E38"/>
    <w:rsid w:val="00DC1BFF"/>
    <w:rsid w:val="00DC4809"/>
    <w:rsid w:val="00DC700A"/>
    <w:rsid w:val="00DC7688"/>
    <w:rsid w:val="00DC7B6C"/>
    <w:rsid w:val="00DD207A"/>
    <w:rsid w:val="00DD4871"/>
    <w:rsid w:val="00DE0DAC"/>
    <w:rsid w:val="00DF1477"/>
    <w:rsid w:val="00DF2343"/>
    <w:rsid w:val="00DF62A4"/>
    <w:rsid w:val="00DF7809"/>
    <w:rsid w:val="00E01773"/>
    <w:rsid w:val="00E01A98"/>
    <w:rsid w:val="00E01FF2"/>
    <w:rsid w:val="00E03E7F"/>
    <w:rsid w:val="00E106A1"/>
    <w:rsid w:val="00E108ED"/>
    <w:rsid w:val="00E20D95"/>
    <w:rsid w:val="00E21D4D"/>
    <w:rsid w:val="00E23F42"/>
    <w:rsid w:val="00E24DBF"/>
    <w:rsid w:val="00E305D3"/>
    <w:rsid w:val="00E31EE9"/>
    <w:rsid w:val="00E3207F"/>
    <w:rsid w:val="00E34FCA"/>
    <w:rsid w:val="00E355BD"/>
    <w:rsid w:val="00E37E38"/>
    <w:rsid w:val="00E45759"/>
    <w:rsid w:val="00E51EE0"/>
    <w:rsid w:val="00E613F3"/>
    <w:rsid w:val="00E7245C"/>
    <w:rsid w:val="00E73DC6"/>
    <w:rsid w:val="00E7696C"/>
    <w:rsid w:val="00E77F23"/>
    <w:rsid w:val="00E852CE"/>
    <w:rsid w:val="00E927C4"/>
    <w:rsid w:val="00E94710"/>
    <w:rsid w:val="00EA17BC"/>
    <w:rsid w:val="00EA377D"/>
    <w:rsid w:val="00EA74AD"/>
    <w:rsid w:val="00EA7BB7"/>
    <w:rsid w:val="00EB24F6"/>
    <w:rsid w:val="00EB457B"/>
    <w:rsid w:val="00EC1656"/>
    <w:rsid w:val="00EC1FF3"/>
    <w:rsid w:val="00EC61B5"/>
    <w:rsid w:val="00ED4776"/>
    <w:rsid w:val="00ED6DD0"/>
    <w:rsid w:val="00EE576A"/>
    <w:rsid w:val="00EF7D8E"/>
    <w:rsid w:val="00F00A56"/>
    <w:rsid w:val="00F03935"/>
    <w:rsid w:val="00F05E28"/>
    <w:rsid w:val="00F0651B"/>
    <w:rsid w:val="00F07952"/>
    <w:rsid w:val="00F129F7"/>
    <w:rsid w:val="00F14F78"/>
    <w:rsid w:val="00F3337D"/>
    <w:rsid w:val="00F37011"/>
    <w:rsid w:val="00F537DC"/>
    <w:rsid w:val="00F5492B"/>
    <w:rsid w:val="00F54C0A"/>
    <w:rsid w:val="00F57F32"/>
    <w:rsid w:val="00F63734"/>
    <w:rsid w:val="00F66570"/>
    <w:rsid w:val="00F7093B"/>
    <w:rsid w:val="00F71536"/>
    <w:rsid w:val="00F729C5"/>
    <w:rsid w:val="00F82ABF"/>
    <w:rsid w:val="00F85B00"/>
    <w:rsid w:val="00F85D15"/>
    <w:rsid w:val="00FA251E"/>
    <w:rsid w:val="00FA30F1"/>
    <w:rsid w:val="00FB1EDA"/>
    <w:rsid w:val="00FB28EE"/>
    <w:rsid w:val="00FB4936"/>
    <w:rsid w:val="00FC2A1C"/>
    <w:rsid w:val="00FC2CE3"/>
    <w:rsid w:val="00FC55AE"/>
    <w:rsid w:val="00FD0962"/>
    <w:rsid w:val="00FD0CA8"/>
    <w:rsid w:val="00FD3419"/>
    <w:rsid w:val="00FD6E84"/>
    <w:rsid w:val="00FE025B"/>
    <w:rsid w:val="00FE5084"/>
    <w:rsid w:val="00FE5412"/>
    <w:rsid w:val="00FF5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943"/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237943"/>
    <w:pPr>
      <w:jc w:val="center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ConsPlusTitle">
    <w:name w:val="ConsPlusTitle"/>
    <w:uiPriority w:val="99"/>
    <w:rsid w:val="00237943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table" w:styleId="TableGrid">
    <w:name w:val="Table Grid"/>
    <w:basedOn w:val="TableNormal"/>
    <w:uiPriority w:val="99"/>
    <w:rsid w:val="00A71F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BE02E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BE02EC"/>
    <w:rPr>
      <w:rFonts w:cs="Times New Roman"/>
    </w:rPr>
  </w:style>
  <w:style w:type="character" w:styleId="Hyperlink">
    <w:name w:val="Hyperlink"/>
    <w:basedOn w:val="DefaultParagraphFont"/>
    <w:uiPriority w:val="99"/>
    <w:rsid w:val="00C07BE6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5152F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152F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839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871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893</TotalTime>
  <Pages>15</Pages>
  <Words>3369</Words>
  <Characters>19205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T</dc:creator>
  <cp:keywords/>
  <dc:description/>
  <cp:lastModifiedBy>Org4</cp:lastModifiedBy>
  <cp:revision>52</cp:revision>
  <cp:lastPrinted>2016-10-24T06:21:00Z</cp:lastPrinted>
  <dcterms:created xsi:type="dcterms:W3CDTF">2015-07-27T05:54:00Z</dcterms:created>
  <dcterms:modified xsi:type="dcterms:W3CDTF">2016-10-25T03:29:00Z</dcterms:modified>
</cp:coreProperties>
</file>